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E960BB" w:rsidR="006E5D65" w:rsidP="000E03E6" w:rsidRDefault="00997F14" w14:paraId="4E352035" w14:textId="68659061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0E03E6" w:rsidR="000E03E6">
        <w:rPr>
          <w:rFonts w:ascii="Corbel" w:hAnsi="Corbel"/>
          <w:bCs/>
          <w:i/>
        </w:rPr>
        <w:t>Załącznik nr 1.5 do Zarządzenia Rektora UR nr 7/2023</w:t>
      </w:r>
    </w:p>
    <w:p w:rsidRPr="009C54AE" w:rsidR="008355FA" w:rsidP="008355FA" w:rsidRDefault="008355FA" w14:paraId="67216F49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Pr="008539EE" w:rsidR="008355FA" w:rsidP="008355FA" w:rsidRDefault="008355FA" w14:paraId="08B74227" w14:textId="271B4AD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E077B1">
        <w:rPr>
          <w:rFonts w:ascii="Corbel" w:hAnsi="Corbel"/>
          <w:b/>
          <w:smallCaps/>
          <w:sz w:val="24"/>
          <w:szCs w:val="24"/>
        </w:rPr>
        <w:t>202</w:t>
      </w:r>
      <w:r w:rsidR="000E03E6">
        <w:rPr>
          <w:rFonts w:ascii="Corbel" w:hAnsi="Corbel"/>
          <w:b/>
          <w:smallCaps/>
          <w:sz w:val="24"/>
          <w:szCs w:val="24"/>
        </w:rPr>
        <w:t>3</w:t>
      </w:r>
      <w:r w:rsidR="00E077B1">
        <w:rPr>
          <w:rFonts w:ascii="Corbel" w:hAnsi="Corbel"/>
          <w:b/>
          <w:smallCaps/>
          <w:sz w:val="24"/>
          <w:szCs w:val="24"/>
        </w:rPr>
        <w:t>/202</w:t>
      </w:r>
      <w:r w:rsidR="000E03E6">
        <w:rPr>
          <w:rFonts w:ascii="Corbel" w:hAnsi="Corbel"/>
          <w:b/>
          <w:smallCaps/>
          <w:sz w:val="24"/>
          <w:szCs w:val="24"/>
        </w:rPr>
        <w:t>4</w:t>
      </w:r>
      <w:r w:rsidR="00E077B1">
        <w:rPr>
          <w:rFonts w:ascii="Corbel" w:hAnsi="Corbel"/>
          <w:b/>
          <w:smallCaps/>
          <w:sz w:val="24"/>
          <w:szCs w:val="24"/>
        </w:rPr>
        <w:t xml:space="preserve"> – 202</w:t>
      </w:r>
      <w:r w:rsidR="000E03E6">
        <w:rPr>
          <w:rFonts w:ascii="Corbel" w:hAnsi="Corbel"/>
          <w:b/>
          <w:smallCaps/>
          <w:sz w:val="24"/>
          <w:szCs w:val="24"/>
        </w:rPr>
        <w:t>5</w:t>
      </w:r>
      <w:r w:rsidR="00E077B1">
        <w:rPr>
          <w:rFonts w:ascii="Corbel" w:hAnsi="Corbel"/>
          <w:b/>
          <w:smallCaps/>
          <w:sz w:val="24"/>
          <w:szCs w:val="24"/>
        </w:rPr>
        <w:t>/202</w:t>
      </w:r>
      <w:r w:rsidR="000E03E6">
        <w:rPr>
          <w:rFonts w:ascii="Corbel" w:hAnsi="Corbel"/>
          <w:b/>
          <w:smallCaps/>
          <w:sz w:val="24"/>
          <w:szCs w:val="24"/>
        </w:rPr>
        <w:t>6</w:t>
      </w:r>
    </w:p>
    <w:p w:rsidR="008355FA" w:rsidP="008355FA" w:rsidRDefault="008355FA" w14:paraId="79718497" w14:textId="4BC5564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23424447" w:rsidR="008355FA">
        <w:rPr>
          <w:rFonts w:ascii="Corbel" w:hAnsi="Corbel"/>
          <w:i w:val="1"/>
          <w:iCs w:val="1"/>
          <w:sz w:val="24"/>
          <w:szCs w:val="24"/>
        </w:rPr>
        <w:t xml:space="preserve">                                                                                                             </w:t>
      </w:r>
      <w:r>
        <w:tab/>
      </w:r>
      <w:r w:rsidRPr="23424447" w:rsidR="008355FA">
        <w:rPr>
          <w:rFonts w:ascii="Corbel" w:hAnsi="Corbel"/>
          <w:i w:val="1"/>
          <w:iCs w:val="1"/>
          <w:sz w:val="20"/>
          <w:szCs w:val="20"/>
        </w:rPr>
        <w:t>(skrajne daty</w:t>
      </w:r>
      <w:r w:rsidRPr="23424447" w:rsidR="008355FA">
        <w:rPr>
          <w:rFonts w:ascii="Corbel" w:hAnsi="Corbel"/>
          <w:sz w:val="20"/>
          <w:szCs w:val="20"/>
        </w:rPr>
        <w:t>)</w:t>
      </w:r>
    </w:p>
    <w:p w:rsidR="008355FA" w:rsidP="23424447" w:rsidRDefault="008355FA" w14:paraId="12F89E6D" w14:textId="22AD50D6" w14:noSpellErr="1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8355FA">
        <w:rPr>
          <w:rFonts w:ascii="Corbel" w:hAnsi="Corbel"/>
          <w:sz w:val="20"/>
          <w:szCs w:val="20"/>
        </w:rPr>
        <w:t xml:space="preserve">Rok </w:t>
      </w:r>
      <w:r w:rsidR="00A2542C">
        <w:rPr>
          <w:rFonts w:ascii="Corbel" w:hAnsi="Corbel"/>
          <w:sz w:val="20"/>
          <w:szCs w:val="20"/>
        </w:rPr>
        <w:t>akademicki 202</w:t>
      </w:r>
      <w:r w:rsidR="000E03E6">
        <w:rPr>
          <w:rFonts w:ascii="Corbel" w:hAnsi="Corbel"/>
          <w:sz w:val="20"/>
          <w:szCs w:val="20"/>
        </w:rPr>
        <w:t>4</w:t>
      </w:r>
      <w:r w:rsidR="29CE8767">
        <w:rPr>
          <w:rFonts w:ascii="Corbel" w:hAnsi="Corbel"/>
          <w:sz w:val="20"/>
          <w:szCs w:val="20"/>
        </w:rPr>
        <w:t>/202</w:t>
      </w:r>
      <w:r w:rsidR="000E03E6">
        <w:rPr>
          <w:rFonts w:ascii="Corbel" w:hAnsi="Corbel"/>
          <w:sz w:val="20"/>
          <w:szCs w:val="20"/>
        </w:rPr>
        <w:t>5</w:t>
      </w:r>
    </w:p>
    <w:p w:rsidRPr="00EA4832" w:rsidR="008355FA" w:rsidP="008355FA" w:rsidRDefault="008355FA" w14:paraId="66E281F4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Pr="009C54AE" w:rsidR="0085747A" w:rsidP="009C54AE" w:rsidRDefault="0071620A" w14:paraId="1AA05CFD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008D3AC8" w14:paraId="7415A332" w14:textId="77777777">
        <w:tc>
          <w:tcPr>
            <w:tcW w:w="2694" w:type="dxa"/>
            <w:vAlign w:val="center"/>
          </w:tcPr>
          <w:p w:rsidRPr="009C54AE" w:rsidR="0085747A" w:rsidP="009C54AE" w:rsidRDefault="00C05F44" w14:paraId="151C063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048D31C0" w:rsidRDefault="008539EE" w14:paraId="6F28321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48D31C0">
              <w:rPr>
                <w:rFonts w:ascii="Corbel" w:hAnsi="Corbel"/>
                <w:bCs/>
                <w:sz w:val="24"/>
                <w:szCs w:val="24"/>
              </w:rPr>
              <w:t>Dostęp do informacji publicznej</w:t>
            </w:r>
          </w:p>
        </w:tc>
      </w:tr>
      <w:tr w:rsidRPr="009C54AE" w:rsidR="0085747A" w:rsidTr="008D3AC8" w14:paraId="1101A96D" w14:textId="77777777">
        <w:tc>
          <w:tcPr>
            <w:tcW w:w="2694" w:type="dxa"/>
            <w:vAlign w:val="center"/>
          </w:tcPr>
          <w:p w:rsidRPr="009C54AE" w:rsidR="0085747A" w:rsidP="009C54AE" w:rsidRDefault="00C05F44" w14:paraId="7D229A1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E077B1" w14:paraId="337E57F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ASO37</w:t>
            </w:r>
          </w:p>
        </w:tc>
      </w:tr>
      <w:tr w:rsidRPr="009C54AE" w:rsidR="0085747A" w:rsidTr="008D3AC8" w14:paraId="7018EAA7" w14:textId="77777777">
        <w:tc>
          <w:tcPr>
            <w:tcW w:w="2694" w:type="dxa"/>
            <w:vAlign w:val="center"/>
          </w:tcPr>
          <w:p w:rsidRPr="009C54AE" w:rsidR="0085747A" w:rsidP="00EA4832" w:rsidRDefault="0085747A" w14:paraId="07CD7665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85747A" w:rsidP="048D31C0" w:rsidRDefault="00276849" w14:paraId="7043B237" w14:textId="6C6F90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48D31C0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  <w:r w:rsidRPr="048D31C0" w:rsidR="009E496A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</w:p>
        </w:tc>
      </w:tr>
      <w:tr w:rsidRPr="009C54AE" w:rsidR="0085747A" w:rsidTr="008D3AC8" w14:paraId="7BA4B314" w14:textId="77777777">
        <w:tc>
          <w:tcPr>
            <w:tcW w:w="2694" w:type="dxa"/>
            <w:vAlign w:val="center"/>
          </w:tcPr>
          <w:p w:rsidRPr="009C54AE" w:rsidR="0085747A" w:rsidP="009C54AE" w:rsidRDefault="0085747A" w14:paraId="06EF007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85747A" w:rsidP="048D31C0" w:rsidRDefault="4AFABBDA" w14:paraId="19F2333F" w14:textId="530F77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48D31C0">
              <w:rPr>
                <w:rFonts w:ascii="Corbel" w:hAnsi="Corbel"/>
                <w:b w:val="0"/>
                <w:sz w:val="24"/>
                <w:szCs w:val="24"/>
              </w:rPr>
              <w:t xml:space="preserve">Instytut Nauk Prawnych, </w:t>
            </w:r>
            <w:r w:rsidRPr="009F457E" w:rsidR="009F457E">
              <w:rPr>
                <w:rFonts w:ascii="Corbel" w:hAnsi="Corbel"/>
                <w:b w:val="0"/>
                <w:bCs/>
                <w:sz w:val="24"/>
                <w:szCs w:val="24"/>
              </w:rPr>
              <w:t>Zakład Prawa Administracyjnego i Postępowania Administracyjnego</w:t>
            </w:r>
          </w:p>
        </w:tc>
      </w:tr>
      <w:tr w:rsidRPr="009C54AE" w:rsidR="0085747A" w:rsidTr="008D3AC8" w14:paraId="53A3613F" w14:textId="77777777">
        <w:tc>
          <w:tcPr>
            <w:tcW w:w="2694" w:type="dxa"/>
            <w:vAlign w:val="center"/>
          </w:tcPr>
          <w:p w:rsidRPr="009C54AE" w:rsidR="0085747A" w:rsidP="009C54AE" w:rsidRDefault="0085747A" w14:paraId="7876F32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39EE" w14:paraId="065A5CB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39EE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9C54AE" w:rsidR="0085747A" w:rsidTr="008D3AC8" w14:paraId="3CBACBCF" w14:textId="77777777">
        <w:tc>
          <w:tcPr>
            <w:tcW w:w="2694" w:type="dxa"/>
            <w:vAlign w:val="center"/>
          </w:tcPr>
          <w:p w:rsidRPr="009C54AE" w:rsidR="0085747A" w:rsidP="009C54AE" w:rsidRDefault="00DE4A14" w14:paraId="3DD6916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3072BC" w14:paraId="6B948B8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2E673C"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Pr="009C54AE" w:rsidR="0085747A" w:rsidTr="008D3AC8" w14:paraId="7B24BEE9" w14:textId="77777777">
        <w:tc>
          <w:tcPr>
            <w:tcW w:w="2694" w:type="dxa"/>
            <w:vAlign w:val="center"/>
          </w:tcPr>
          <w:p w:rsidRPr="009C54AE" w:rsidR="0085747A" w:rsidP="009C54AE" w:rsidRDefault="0085747A" w14:paraId="65299C8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E077B1" w14:paraId="086739E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Pr="009C54AE" w:rsidR="0085747A" w:rsidTr="008D3AC8" w14:paraId="61C16222" w14:textId="77777777">
        <w:tc>
          <w:tcPr>
            <w:tcW w:w="2694" w:type="dxa"/>
            <w:vAlign w:val="center"/>
          </w:tcPr>
          <w:p w:rsidRPr="009C54AE" w:rsidR="0085747A" w:rsidP="009C54AE" w:rsidRDefault="0085747A" w14:paraId="4BBCDDB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A10AD5" w14:paraId="2793877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A92E5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Pr="009C54AE" w:rsidR="0085747A" w:rsidTr="008D3AC8" w14:paraId="6AC7A4C1" w14:textId="77777777">
        <w:tc>
          <w:tcPr>
            <w:tcW w:w="2694" w:type="dxa"/>
            <w:vAlign w:val="center"/>
          </w:tcPr>
          <w:p w:rsidRPr="009C54AE" w:rsidR="0085747A" w:rsidP="009C54AE" w:rsidRDefault="0085747A" w14:paraId="52DE942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048D31C0" w:rsidRDefault="00A92E5A" w14:paraId="3FE5B7C4" w14:textId="447FDC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48D31C0">
              <w:rPr>
                <w:rFonts w:ascii="Corbel" w:hAnsi="Corbel"/>
                <w:b w:val="0"/>
                <w:sz w:val="24"/>
                <w:szCs w:val="24"/>
              </w:rPr>
              <w:t>II /</w:t>
            </w:r>
            <w:r w:rsidRPr="048D31C0" w:rsidR="00E077B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48D31C0" w:rsidR="6772433C">
              <w:rPr>
                <w:rFonts w:ascii="Corbel" w:hAnsi="Corbel"/>
                <w:b w:val="0"/>
                <w:sz w:val="24"/>
                <w:szCs w:val="24"/>
              </w:rPr>
              <w:t>IV</w:t>
            </w:r>
          </w:p>
        </w:tc>
      </w:tr>
      <w:tr w:rsidRPr="009C54AE" w:rsidR="0085747A" w:rsidTr="008D3AC8" w14:paraId="39032E31" w14:textId="77777777">
        <w:tc>
          <w:tcPr>
            <w:tcW w:w="2694" w:type="dxa"/>
            <w:vAlign w:val="center"/>
          </w:tcPr>
          <w:p w:rsidRPr="009C54AE" w:rsidR="0085747A" w:rsidP="009C54AE" w:rsidRDefault="0085747A" w14:paraId="0808760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A92E5A" w14:paraId="47A5A6F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92E5A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Pr="009C54AE" w:rsidR="00923D7D" w:rsidTr="008D3AC8" w14:paraId="220C1C8D" w14:textId="77777777">
        <w:tc>
          <w:tcPr>
            <w:tcW w:w="2694" w:type="dxa"/>
            <w:vAlign w:val="center"/>
          </w:tcPr>
          <w:p w:rsidRPr="009C54AE" w:rsidR="00923D7D" w:rsidP="009C54AE" w:rsidRDefault="00923D7D" w14:paraId="4A0FED2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A92E5A" w14:paraId="600B06A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8D3AC8" w:rsidTr="008D3AC8" w14:paraId="1F392EE9" w14:textId="77777777">
        <w:tc>
          <w:tcPr>
            <w:tcW w:w="2694" w:type="dxa"/>
            <w:vAlign w:val="center"/>
          </w:tcPr>
          <w:p w:rsidRPr="009C54AE" w:rsidR="008D3AC8" w:rsidP="008D3AC8" w:rsidRDefault="008D3AC8" w14:paraId="45B010C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D3AC8" w:rsidP="008D3AC8" w:rsidRDefault="008D3AC8" w14:paraId="0E81A8E6" w14:textId="5F6498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040E">
              <w:rPr>
                <w:rFonts w:ascii="Corbel" w:hAnsi="Corbel"/>
                <w:b w:val="0"/>
                <w:bCs/>
                <w:sz w:val="24"/>
                <w:szCs w:val="24"/>
              </w:rPr>
              <w:t>Prof. dr hab. Elżbieta Ura</w:t>
            </w:r>
          </w:p>
        </w:tc>
      </w:tr>
      <w:tr w:rsidRPr="009C54AE" w:rsidR="008D3AC8" w:rsidTr="008D3AC8" w14:paraId="5C5C3FC1" w14:textId="77777777">
        <w:tc>
          <w:tcPr>
            <w:tcW w:w="2694" w:type="dxa"/>
            <w:vAlign w:val="center"/>
          </w:tcPr>
          <w:p w:rsidRPr="009C54AE" w:rsidR="008D3AC8" w:rsidP="008D3AC8" w:rsidRDefault="008D3AC8" w14:paraId="6FC972B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D3AC8" w:rsidP="008D3AC8" w:rsidRDefault="00636134" w14:paraId="1E41C62C" w14:textId="2A1C0B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36134">
              <w:rPr>
                <w:rFonts w:ascii="Corbel" w:hAnsi="Corbel"/>
                <w:b w:val="0"/>
                <w:bCs/>
                <w:sz w:val="24"/>
                <w:szCs w:val="24"/>
              </w:rPr>
              <w:t>Pracownicy Zakładu zgodnie z obciążeniami naukowymi na dany rok akademicki</w:t>
            </w:r>
          </w:p>
        </w:tc>
      </w:tr>
    </w:tbl>
    <w:p w:rsidRPr="009C54AE" w:rsidR="0085747A" w:rsidP="009C54AE" w:rsidRDefault="0085747A" w14:paraId="5A06AAAD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4CCE8756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2A2ADBF0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49445D07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95"/>
        <w:gridCol w:w="874"/>
        <w:gridCol w:w="801"/>
        <w:gridCol w:w="930"/>
        <w:gridCol w:w="732"/>
        <w:gridCol w:w="827"/>
        <w:gridCol w:w="780"/>
        <w:gridCol w:w="957"/>
        <w:gridCol w:w="1206"/>
        <w:gridCol w:w="1545"/>
      </w:tblGrid>
      <w:tr w:rsidRPr="009C54AE" w:rsidR="00015B8F" w:rsidTr="048D31C0" w14:paraId="1D71E23A" w14:textId="77777777"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5EB1C36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64A191B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5610BA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707DEA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3F58B3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DEB12C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E3B320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FFC28E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7BA6D1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5F76A7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FBC14A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48D31C0" w14:paraId="345AED65" w14:textId="77777777">
        <w:trPr>
          <w:trHeight w:val="453"/>
        </w:trPr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6C56C6D4" w14:paraId="35009985" w14:textId="4C721F0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48D31C0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30E63F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A1E2D7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A10AD5" w14:paraId="42C1DD6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257AFB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18FC6CD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6E7ABB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0B3C69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BD5E49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E077B1" w14:paraId="47AF8A5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923D7D" w:rsidP="009C54AE" w:rsidRDefault="00923D7D" w14:paraId="1F52019A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923D7D" w:rsidP="009C54AE" w:rsidRDefault="00923D7D" w14:paraId="2814367B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2A7AD5BE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887D69" w:rsidR="002E673C" w:rsidP="002E673C" w:rsidRDefault="002E673C" w14:paraId="45669152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87D69">
        <w:rPr>
          <w:rFonts w:ascii="Corbel" w:hAnsi="Corbel" w:eastAsia="MS Gothic" w:cs="MS Gothic"/>
          <w:b w:val="0"/>
          <w:szCs w:val="24"/>
        </w:rPr>
        <w:t>×</w:t>
      </w:r>
      <w:r>
        <w:rPr>
          <w:rFonts w:ascii="Corbel" w:hAnsi="Corbel" w:eastAsia="MS Gothic" w:cs="MS Gothic"/>
          <w:b w:val="0"/>
          <w:szCs w:val="24"/>
        </w:rPr>
        <w:t xml:space="preserve"> </w:t>
      </w:r>
      <w:r w:rsidRPr="00887D69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Pr="009C54AE" w:rsidR="002E673C" w:rsidP="002E673C" w:rsidRDefault="002E673C" w14:paraId="0AE1D294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87D69">
        <w:rPr>
          <w:rFonts w:ascii="Corbel" w:hAnsi="Corbel"/>
          <w:b w:val="0"/>
          <w:smallCaps w:val="0"/>
          <w:szCs w:val="24"/>
        </w:rPr>
        <w:t>×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14583EC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P="00F83B28" w:rsidRDefault="00E22FBC" w14:paraId="186DF972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1D7190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</w:t>
      </w:r>
      <w:r w:rsidRPr="00E44543">
        <w:rPr>
          <w:rFonts w:ascii="Corbel" w:hAnsi="Corbel"/>
          <w:smallCaps w:val="0"/>
          <w:szCs w:val="24"/>
        </w:rPr>
        <w:t>zaliczen</w:t>
      </w:r>
      <w:r w:rsidRPr="00E44543" w:rsidR="00E44543">
        <w:rPr>
          <w:rFonts w:ascii="Corbel" w:hAnsi="Corbel"/>
          <w:smallCaps w:val="0"/>
          <w:szCs w:val="24"/>
        </w:rPr>
        <w:t>ie z oceną</w:t>
      </w:r>
      <w:r w:rsidRPr="009C54AE">
        <w:rPr>
          <w:rFonts w:ascii="Corbel" w:hAnsi="Corbel"/>
          <w:b w:val="0"/>
          <w:smallCaps w:val="0"/>
          <w:szCs w:val="24"/>
        </w:rPr>
        <w:t>)</w:t>
      </w:r>
    </w:p>
    <w:p w:rsidR="001D7190" w:rsidP="00F83B28" w:rsidRDefault="001D7190" w14:paraId="4E073C04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:rsidRPr="00896F58" w:rsidR="001D7190" w:rsidP="048D31C0" w:rsidRDefault="00A10AD5" w14:paraId="069648BD" w14:textId="77777777">
      <w:pPr>
        <w:pStyle w:val="Punktygwne"/>
        <w:tabs>
          <w:tab w:val="left" w:pos="709"/>
        </w:tabs>
        <w:spacing w:before="0" w:after="0"/>
        <w:ind w:left="90"/>
        <w:jc w:val="both"/>
        <w:rPr>
          <w:rFonts w:ascii="Corbel" w:hAnsi="Corbel"/>
          <w:b w:val="0"/>
          <w:smallCaps w:val="0"/>
        </w:rPr>
      </w:pPr>
      <w:r w:rsidRPr="048D31C0">
        <w:rPr>
          <w:rFonts w:ascii="Corbel" w:hAnsi="Corbel"/>
          <w:b w:val="0"/>
          <w:smallCaps w:val="0"/>
        </w:rPr>
        <w:t>W przypadku konwersatorium</w:t>
      </w:r>
      <w:r w:rsidRPr="048D31C0" w:rsidR="001D7190">
        <w:rPr>
          <w:rFonts w:ascii="Corbel" w:hAnsi="Corbel"/>
          <w:b w:val="0"/>
          <w:smallCaps w:val="0"/>
        </w:rPr>
        <w:t xml:space="preserve"> - zaliczenie z oceną w formie pisemnej lub ustnej. Możliwa jest również bieżąca ocena wiedzy studenta – w postaci pytań kontrolnych, odpowiedzi pisemnych, przedstawienia prezentacji multimedialnej lub referatu.</w:t>
      </w:r>
    </w:p>
    <w:p w:rsidR="00E960BB" w:rsidP="009C54AE" w:rsidRDefault="00E960BB" w14:paraId="4E71219F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6523BBFB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48D31C0">
        <w:rPr>
          <w:rFonts w:ascii="Corbel" w:hAnsi="Corbel"/>
        </w:rPr>
        <w:t>2.</w:t>
      </w:r>
      <w:r w:rsidRPr="048D31C0" w:rsidR="00896F58">
        <w:rPr>
          <w:rFonts w:ascii="Corbel" w:hAnsi="Corbel"/>
        </w:rPr>
        <w:t xml:space="preserve"> </w:t>
      </w:r>
      <w:r w:rsidRPr="048D31C0">
        <w:rPr>
          <w:rFonts w:ascii="Corbel" w:hAnsi="Corbel"/>
        </w:rPr>
        <w:t xml:space="preserve">Wymagania wstępne </w:t>
      </w:r>
    </w:p>
    <w:p w:rsidR="048D31C0" w:rsidP="048D31C0" w:rsidRDefault="048D31C0" w14:paraId="3BECB74E" w14:textId="698EB521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48D31C0" w14:paraId="7F3E8FA5" w14:textId="77777777">
        <w:tc>
          <w:tcPr>
            <w:tcW w:w="9670" w:type="dxa"/>
          </w:tcPr>
          <w:p w:rsidRPr="009C54AE" w:rsidR="0085747A" w:rsidP="048D31C0" w:rsidRDefault="00E44543" w14:paraId="4E7F286C" w14:textId="25480CC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048D31C0">
              <w:rPr>
                <w:rFonts w:ascii="Corbel" w:hAnsi="Corbel"/>
                <w:b w:val="0"/>
                <w:smallCaps w:val="0"/>
                <w:color w:val="000000" w:themeColor="text1"/>
              </w:rPr>
              <w:t>Znajomość podstawowych pojęć z zakresu prawa administracyjnego</w:t>
            </w:r>
          </w:p>
        </w:tc>
      </w:tr>
    </w:tbl>
    <w:p w:rsidR="00153C41" w:rsidP="009C54AE" w:rsidRDefault="00153C41" w14:paraId="1E19BA09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009C54AE" w:rsidRDefault="0071620A" w14:paraId="5C029FF1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w:rsidRPr="00C05F44" w:rsidR="0085747A" w:rsidP="009C54AE" w:rsidRDefault="0085747A" w14:paraId="6BBED4FD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12FDD218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2E7190A7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Pr="009C54AE" w:rsidR="0085747A" w:rsidTr="00923D7D" w14:paraId="2AE30B93" w14:textId="77777777">
        <w:tc>
          <w:tcPr>
            <w:tcW w:w="851" w:type="dxa"/>
            <w:vAlign w:val="center"/>
          </w:tcPr>
          <w:p w:rsidRPr="009C54AE" w:rsidR="0085747A" w:rsidP="009C54AE" w:rsidRDefault="0085747A" w14:paraId="55C71768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9C54AE" w:rsidR="0085747A" w:rsidP="009C54AE" w:rsidRDefault="00E44543" w14:paraId="51D9C839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44543">
              <w:rPr>
                <w:rFonts w:ascii="Corbel" w:hAnsi="Corbel"/>
                <w:b w:val="0"/>
                <w:sz w:val="24"/>
                <w:szCs w:val="24"/>
              </w:rPr>
              <w:t>Student zna podstawy prawne dostępu do informacji publicznej</w:t>
            </w:r>
          </w:p>
        </w:tc>
      </w:tr>
      <w:tr w:rsidRPr="009C54AE" w:rsidR="0085747A" w:rsidTr="00923D7D" w14:paraId="4AEDC7B3" w14:textId="77777777">
        <w:tc>
          <w:tcPr>
            <w:tcW w:w="851" w:type="dxa"/>
            <w:vAlign w:val="center"/>
          </w:tcPr>
          <w:p w:rsidRPr="009C54AE" w:rsidR="0085747A" w:rsidP="009C54AE" w:rsidRDefault="00E44543" w14:paraId="633FCA36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9C54AE" w:rsidR="0085747A" w:rsidP="009C54AE" w:rsidRDefault="00E44543" w14:paraId="213D6238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44543">
              <w:rPr>
                <w:rFonts w:ascii="Corbel" w:hAnsi="Corbel"/>
                <w:b w:val="0"/>
                <w:sz w:val="24"/>
                <w:szCs w:val="24"/>
              </w:rPr>
              <w:t>Student zna procedury ubiegania się o dostęp do informacji publicznej</w:t>
            </w:r>
          </w:p>
        </w:tc>
      </w:tr>
      <w:tr w:rsidRPr="009C54AE" w:rsidR="0085747A" w:rsidTr="00923D7D" w14:paraId="2ADF3FE9" w14:textId="77777777">
        <w:tc>
          <w:tcPr>
            <w:tcW w:w="851" w:type="dxa"/>
            <w:vAlign w:val="center"/>
          </w:tcPr>
          <w:p w:rsidRPr="009C54AE" w:rsidR="0085747A" w:rsidP="009C54AE" w:rsidRDefault="00E44543" w14:paraId="1F12F133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Pr="009C54AE" w:rsidR="0085747A" w:rsidP="009C54AE" w:rsidRDefault="00E44543" w14:paraId="34BBFCD5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44543">
              <w:rPr>
                <w:rFonts w:ascii="Corbel" w:hAnsi="Corbel"/>
                <w:b w:val="0"/>
                <w:sz w:val="24"/>
                <w:szCs w:val="24"/>
              </w:rPr>
              <w:t>Znajomość środków ochrony prawnej w zakresie dostępu do informacji publicznej</w:t>
            </w:r>
          </w:p>
        </w:tc>
      </w:tr>
    </w:tbl>
    <w:p w:rsidRPr="009C54AE" w:rsidR="0085747A" w:rsidP="009C54AE" w:rsidRDefault="0085747A" w14:paraId="51A3A0E4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0D601D1A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3B4932DB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Pr="009C54AE" w:rsidR="0085747A" w:rsidTr="0071620A" w14:paraId="212D2CC5" w14:textId="77777777">
        <w:tc>
          <w:tcPr>
            <w:tcW w:w="1701" w:type="dxa"/>
            <w:vAlign w:val="center"/>
          </w:tcPr>
          <w:p w:rsidRPr="009C54AE" w:rsidR="0085747A" w:rsidP="009C54AE" w:rsidRDefault="0085747A" w14:paraId="0230CF2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85747A" w:rsidP="00C05F44" w:rsidRDefault="0085747A" w14:paraId="2588E67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85747A" w:rsidP="00C05F44" w:rsidRDefault="0085747A" w14:paraId="0FFE130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85747A" w:rsidTr="005E6E85" w14:paraId="3F995E83" w14:textId="77777777">
        <w:tc>
          <w:tcPr>
            <w:tcW w:w="1701" w:type="dxa"/>
          </w:tcPr>
          <w:p w:rsidRPr="009C54AE" w:rsidR="0085747A" w:rsidP="009C54AE" w:rsidRDefault="0085747A" w14:paraId="5D1B35A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896F58" w:rsidR="003072BC" w:rsidP="00E44543" w:rsidRDefault="003072BC" w14:paraId="77E5B7A1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3072BC">
              <w:rPr>
                <w:rFonts w:ascii="Corbel" w:hAnsi="Corbel"/>
                <w:b w:val="0"/>
                <w:smallCaps w:val="0"/>
                <w:szCs w:val="24"/>
              </w:rPr>
              <w:t>Posiada podstawową wiedzę na temat instytucji udostępniających informację publiczną. Ma wiedzę o poglądach doktryny i zna orzecznictwo w tej materii. Zna zarys ewolucji regulacji prawnych dotyczących do</w:t>
            </w:r>
            <w:r w:rsidR="00896F58">
              <w:rPr>
                <w:rFonts w:ascii="Corbel" w:hAnsi="Corbel"/>
                <w:b w:val="0"/>
                <w:smallCaps w:val="0"/>
                <w:szCs w:val="24"/>
              </w:rPr>
              <w:t>stępu do informacji publicznej.</w:t>
            </w:r>
          </w:p>
        </w:tc>
        <w:tc>
          <w:tcPr>
            <w:tcW w:w="1873" w:type="dxa"/>
          </w:tcPr>
          <w:p w:rsidRPr="009C54AE" w:rsidR="0085747A" w:rsidP="006E4CC2" w:rsidRDefault="00DE72B9" w14:paraId="42C2A0A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Pr="009C54AE" w:rsidR="00E56AC0" w:rsidTr="005E6E85" w14:paraId="0A2B0AF0" w14:textId="77777777">
        <w:tc>
          <w:tcPr>
            <w:tcW w:w="1701" w:type="dxa"/>
          </w:tcPr>
          <w:p w:rsidRPr="009C54AE" w:rsidR="00E56AC0" w:rsidP="009C54AE" w:rsidRDefault="00E56AC0" w14:paraId="79CBA47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E56AC0" w:rsidP="003F7690" w:rsidRDefault="003072BC" w14:paraId="1472A55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72BC">
              <w:rPr>
                <w:rFonts w:ascii="Corbel" w:hAnsi="Corbel"/>
                <w:b w:val="0"/>
                <w:smallCaps w:val="0"/>
                <w:szCs w:val="24"/>
              </w:rPr>
              <w:t xml:space="preserve">Rozróżnia podstawowe kategorie instytucji prawnych, </w:t>
            </w:r>
            <w:r w:rsidR="003F7690">
              <w:rPr>
                <w:rFonts w:ascii="Corbel" w:hAnsi="Corbel"/>
                <w:b w:val="0"/>
                <w:smallCaps w:val="0"/>
                <w:szCs w:val="24"/>
              </w:rPr>
              <w:t>zobowiązanych do udostepnienia informacji publicznej.</w:t>
            </w:r>
          </w:p>
        </w:tc>
        <w:tc>
          <w:tcPr>
            <w:tcW w:w="1873" w:type="dxa"/>
          </w:tcPr>
          <w:p w:rsidRPr="003A56B7" w:rsidR="00E56AC0" w:rsidP="006E4CC2" w:rsidRDefault="00DE72B9" w14:paraId="0D3D77D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Pr="009C54AE" w:rsidR="00E56AC0" w:rsidTr="005E6E85" w14:paraId="515E5242" w14:textId="77777777">
        <w:tc>
          <w:tcPr>
            <w:tcW w:w="1701" w:type="dxa"/>
          </w:tcPr>
          <w:p w:rsidRPr="009C54AE" w:rsidR="00E56AC0" w:rsidP="009C54AE" w:rsidRDefault="00E56AC0" w14:paraId="304F438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E56AC0" w:rsidP="00E44543" w:rsidRDefault="003F7690" w14:paraId="6BDE3734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F7690">
              <w:rPr>
                <w:rFonts w:ascii="Corbel" w:hAnsi="Corbel"/>
                <w:b w:val="0"/>
                <w:smallCaps w:val="0"/>
                <w:szCs w:val="24"/>
              </w:rPr>
              <w:t>Posługuj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 się prawidłową terminologią dotyczącą dostępu do informacji publicznej. Potrafi odróżnić informacje prostą od informacji przetworzonej.</w:t>
            </w:r>
          </w:p>
        </w:tc>
        <w:tc>
          <w:tcPr>
            <w:tcW w:w="1873" w:type="dxa"/>
          </w:tcPr>
          <w:p w:rsidRPr="003A56B7" w:rsidR="00E56AC0" w:rsidP="006E4CC2" w:rsidRDefault="00DE72B9" w14:paraId="46F8C9B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Pr="009C54AE" w:rsidR="00E56AC0" w:rsidTr="005E6E85" w14:paraId="19425C1B" w14:textId="77777777">
        <w:tc>
          <w:tcPr>
            <w:tcW w:w="1701" w:type="dxa"/>
          </w:tcPr>
          <w:p w:rsidRPr="009C54AE" w:rsidR="00E56AC0" w:rsidP="009C54AE" w:rsidRDefault="00E56AC0" w14:paraId="2A86885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E56AC0" w:rsidP="00E44543" w:rsidRDefault="003F7690" w14:paraId="06294DB2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podstawową wiedzę o </w:t>
            </w:r>
            <w:r w:rsidR="001D7190">
              <w:rPr>
                <w:rFonts w:ascii="Corbel" w:hAnsi="Corbel"/>
                <w:b w:val="0"/>
                <w:smallCaps w:val="0"/>
                <w:szCs w:val="24"/>
              </w:rPr>
              <w:t>prawach jednostki w zakresie możliwości uzyskania informacji publicznej i obowiązkach organów uprawnionych do jej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D7190">
              <w:rPr>
                <w:rFonts w:ascii="Corbel" w:hAnsi="Corbel"/>
                <w:b w:val="0"/>
                <w:smallCaps w:val="0"/>
                <w:szCs w:val="24"/>
              </w:rPr>
              <w:t>udzielenia.</w:t>
            </w:r>
          </w:p>
        </w:tc>
        <w:tc>
          <w:tcPr>
            <w:tcW w:w="1873" w:type="dxa"/>
          </w:tcPr>
          <w:p w:rsidRPr="003A56B7" w:rsidR="00E56AC0" w:rsidP="006E4CC2" w:rsidRDefault="00DE72B9" w14:paraId="7996623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Pr="009C54AE" w:rsidR="00E56AC0" w:rsidTr="005E6E85" w14:paraId="4D1CDB37" w14:textId="77777777">
        <w:tc>
          <w:tcPr>
            <w:tcW w:w="1701" w:type="dxa"/>
          </w:tcPr>
          <w:p w:rsidRPr="009C54AE" w:rsidR="00E56AC0" w:rsidP="009C54AE" w:rsidRDefault="00E56AC0" w14:paraId="21D42AF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E56AC0" w:rsidP="00E44543" w:rsidRDefault="001D7190" w14:paraId="6381E1B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D7190">
              <w:rPr>
                <w:rFonts w:ascii="Corbel" w:hAnsi="Corbel"/>
                <w:b w:val="0"/>
                <w:smallCaps w:val="0"/>
                <w:szCs w:val="24"/>
              </w:rPr>
              <w:t>Potrafi prawidłowo identyfikować i interpretować zjawiska prawne i inne zachodzące w administracji oraz ich wzajemne relacje z wykorzystaniem wiedzy w zakresie nauk administracyjnych.</w:t>
            </w:r>
          </w:p>
        </w:tc>
        <w:tc>
          <w:tcPr>
            <w:tcW w:w="1873" w:type="dxa"/>
          </w:tcPr>
          <w:p w:rsidRPr="003A56B7" w:rsidR="00E56AC0" w:rsidP="006E4CC2" w:rsidRDefault="00DE72B9" w14:paraId="08BCC6A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Pr="009C54AE" w:rsidR="00E56AC0" w:rsidTr="005E6E85" w14:paraId="42F48DB4" w14:textId="77777777">
        <w:tc>
          <w:tcPr>
            <w:tcW w:w="1701" w:type="dxa"/>
          </w:tcPr>
          <w:p w:rsidRPr="009C54AE" w:rsidR="00E56AC0" w:rsidP="009C54AE" w:rsidRDefault="00E56AC0" w14:paraId="6712A6D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E56AC0" w:rsidP="00E44543" w:rsidRDefault="001D7190" w14:paraId="519697F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D7190">
              <w:rPr>
                <w:rFonts w:ascii="Corbel" w:hAnsi="Corbel"/>
                <w:b w:val="0"/>
                <w:smallCaps w:val="0"/>
                <w:szCs w:val="24"/>
              </w:rPr>
              <w:t>Samodzielnie podnosi i uzupełnia zdobytą wiedzę oraz umiejętności, korzystając z dostępnych źródeł, nowoczesnych technologii, elektronicznej bazy informacji prawnej, rozumiejąc potrzebę dalszego kształcenia się i rozwoju zawodowego.</w:t>
            </w:r>
          </w:p>
        </w:tc>
        <w:tc>
          <w:tcPr>
            <w:tcW w:w="1873" w:type="dxa"/>
          </w:tcPr>
          <w:p w:rsidRPr="003A56B7" w:rsidR="00E56AC0" w:rsidP="006E4CC2" w:rsidRDefault="00DE72B9" w14:paraId="195091C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Pr="009C54AE" w:rsidR="00E56AC0" w:rsidTr="005E6E85" w14:paraId="1AF2AAA3" w14:textId="77777777">
        <w:tc>
          <w:tcPr>
            <w:tcW w:w="1701" w:type="dxa"/>
          </w:tcPr>
          <w:p w:rsidRPr="009C54AE" w:rsidR="00E56AC0" w:rsidP="009C54AE" w:rsidRDefault="00E56AC0" w14:paraId="3AECFE2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E56AC0" w:rsidP="001D7190" w:rsidRDefault="001D7190" w14:paraId="30DE9D6C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D7190">
              <w:rPr>
                <w:rFonts w:ascii="Corbel" w:hAnsi="Corbel"/>
                <w:b w:val="0"/>
                <w:smallCaps w:val="0"/>
                <w:szCs w:val="24"/>
              </w:rPr>
              <w:t>Wykorzystuje wiedzę teoretyczną do analizy przykładowych stanów fakt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ycznych i działań w zakresie udostępniania informacji publicznej</w:t>
            </w:r>
            <w:r w:rsidRPr="001D7190">
              <w:rPr>
                <w:rFonts w:ascii="Corbel" w:hAnsi="Corbel"/>
                <w:b w:val="0"/>
                <w:smallCaps w:val="0"/>
                <w:szCs w:val="24"/>
              </w:rPr>
              <w:t xml:space="preserve">, znajdując właściwe rozwiązania konkretnych problemów. Posiada umiejętność logicznego myślenia i merytorycznie formułuje wypowiedzi na tematy dotyczące wybranych zagadnień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 dostępu do informacji publicznej</w:t>
            </w:r>
            <w:r w:rsidRPr="001D719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Pr="003A56B7" w:rsidR="00E56AC0" w:rsidP="006E4CC2" w:rsidRDefault="00DE72B9" w14:paraId="6749F2C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Pr="009C54AE" w:rsidR="0085747A" w:rsidTr="005E6E85" w14:paraId="472565B4" w14:textId="77777777">
        <w:tc>
          <w:tcPr>
            <w:tcW w:w="1701" w:type="dxa"/>
          </w:tcPr>
          <w:p w:rsidRPr="009C54AE" w:rsidR="0085747A" w:rsidP="009C54AE" w:rsidRDefault="00E56AC0" w14:paraId="6A88DE7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:rsidRPr="00896F58" w:rsidR="0085747A" w:rsidP="00896F58" w:rsidRDefault="00896F58" w14:paraId="1FCC7938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6F58">
              <w:rPr>
                <w:rFonts w:ascii="Corbel" w:hAnsi="Corbel"/>
                <w:b w:val="0"/>
                <w:smallCaps w:val="0"/>
                <w:szCs w:val="24"/>
              </w:rPr>
              <w:t>Pot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rafi samodzielnie przygotować</w:t>
            </w:r>
            <w:r w:rsidRPr="00896F58">
              <w:t xml:space="preserve"> </w:t>
            </w:r>
            <w:r w:rsidRPr="00896F58">
              <w:rPr>
                <w:rFonts w:ascii="Corbel" w:hAnsi="Corbel"/>
                <w:b w:val="0"/>
                <w:smallCaps w:val="0"/>
                <w:szCs w:val="24"/>
              </w:rPr>
              <w:t xml:space="preserve">prace pisemne oraz wystąpienia ustne i prezentacje multimedialne, </w:t>
            </w:r>
            <w:r w:rsidRPr="00896F58">
              <w:rPr>
                <w:rFonts w:ascii="Corbel" w:hAnsi="Corbel"/>
                <w:b w:val="0"/>
                <w:smallCaps w:val="0"/>
                <w:szCs w:val="24"/>
              </w:rPr>
              <w:t>poświęcone konkretnemu zagadnieniu z zakresu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dostępu do informacji publicznej </w:t>
            </w:r>
            <w:r w:rsidRPr="00896F58">
              <w:rPr>
                <w:rFonts w:ascii="Corbel" w:hAnsi="Corbel"/>
                <w:b w:val="0"/>
                <w:smallCaps w:val="0"/>
                <w:szCs w:val="24"/>
              </w:rPr>
              <w:t xml:space="preserve">z wykorzystaniem ujęć teoretycznych,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aktualnego orzecznictwa, oraz innych dostępnych źródeł.</w:t>
            </w:r>
          </w:p>
        </w:tc>
        <w:tc>
          <w:tcPr>
            <w:tcW w:w="1873" w:type="dxa"/>
          </w:tcPr>
          <w:p w:rsidRPr="009C54AE" w:rsidR="0085747A" w:rsidP="006E4CC2" w:rsidRDefault="00DE72B9" w14:paraId="02530CF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Pr="009C54AE" w:rsidR="0085747A" w:rsidTr="005E6E85" w14:paraId="59A2992A" w14:textId="77777777">
        <w:tc>
          <w:tcPr>
            <w:tcW w:w="1701" w:type="dxa"/>
          </w:tcPr>
          <w:p w:rsidRPr="009C54AE" w:rsidR="0085747A" w:rsidP="009C54AE" w:rsidRDefault="00E56AC0" w14:paraId="00BB7B8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:rsidRPr="00DE72B9" w:rsidR="0085747A" w:rsidP="00E44543" w:rsidRDefault="00896F58" w14:paraId="337F431C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896F58">
              <w:rPr>
                <w:rFonts w:ascii="Corbel" w:hAnsi="Corbel"/>
                <w:b w:val="0"/>
                <w:smallCaps w:val="0"/>
                <w:szCs w:val="24"/>
              </w:rPr>
              <w:t>Przygotowany jest do inicjowania działań na rzecz interesu społecznego, potrafiąc współdziałać z uwzględnieniem wymogów prawnych i administracyjnych.</w:t>
            </w:r>
          </w:p>
        </w:tc>
        <w:tc>
          <w:tcPr>
            <w:tcW w:w="1873" w:type="dxa"/>
          </w:tcPr>
          <w:p w:rsidRPr="009C54AE" w:rsidR="0085747A" w:rsidP="006E4CC2" w:rsidRDefault="00DE72B9" w14:paraId="343E6B2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Pr="009C54AE" w:rsidR="00E56AC0" w:rsidTr="005E6E85" w14:paraId="30B63DC8" w14:textId="77777777">
        <w:tc>
          <w:tcPr>
            <w:tcW w:w="1701" w:type="dxa"/>
          </w:tcPr>
          <w:p w:rsidR="00E56AC0" w:rsidP="009C54AE" w:rsidRDefault="00E56AC0" w14:paraId="4DDAD37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:rsidRPr="00E44543" w:rsidR="00E56AC0" w:rsidP="00E44543" w:rsidRDefault="00896343" w14:paraId="5EEF26F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prawidłowo złożyć wniosek o dostęp do informacji publicznej</w:t>
            </w:r>
            <w:r w:rsidR="0020211B">
              <w:rPr>
                <w:rFonts w:ascii="Corbel" w:hAnsi="Corbel"/>
                <w:b w:val="0"/>
                <w:smallCaps w:val="0"/>
                <w:szCs w:val="24"/>
              </w:rPr>
              <w:t xml:space="preserve"> z wykorzystaniem wiedzy zdobytej w trakcie studiów.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</w:p>
        </w:tc>
        <w:tc>
          <w:tcPr>
            <w:tcW w:w="1873" w:type="dxa"/>
          </w:tcPr>
          <w:p w:rsidRPr="006E4CC2" w:rsidR="00E56AC0" w:rsidP="006E4CC2" w:rsidRDefault="00DE72B9" w14:paraId="17B5B38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:rsidRPr="009C54AE" w:rsidR="0085747A" w:rsidP="009C54AE" w:rsidRDefault="0085747A" w14:paraId="5A6CEA69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1F69A64C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331D7785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0C7EEEDA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48D31C0" w14:paraId="513076E9" w14:textId="77777777">
        <w:tc>
          <w:tcPr>
            <w:tcW w:w="9639" w:type="dxa"/>
          </w:tcPr>
          <w:p w:rsidRPr="009C54AE" w:rsidR="0085747A" w:rsidP="009C54AE" w:rsidRDefault="0085747A" w14:paraId="7C9DEA3F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247B98" w:rsidTr="048D31C0" w14:paraId="230CBD1A" w14:textId="77777777">
        <w:tc>
          <w:tcPr>
            <w:tcW w:w="9639" w:type="dxa"/>
            <w:tcBorders>
              <w:tr2bl w:val="single" w:color="auto" w:sz="4" w:space="0"/>
            </w:tcBorders>
          </w:tcPr>
          <w:p w:rsidRPr="009C54AE" w:rsidR="00247B98" w:rsidP="00247B98" w:rsidRDefault="77F143E7" w14:paraId="4B4EA495" w14:textId="46B5443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48D31C0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Pr="009C54AE" w:rsidR="0085747A" w:rsidP="009C54AE" w:rsidRDefault="0085747A" w14:paraId="1B36AAA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1B3EAF6D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Pr="009C54AE" w:rsidR="0085747A" w:rsidP="009C54AE" w:rsidRDefault="0085747A" w14:paraId="4EDCB6BF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74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135"/>
        <w:gridCol w:w="611"/>
      </w:tblGrid>
      <w:tr w:rsidRPr="009C54AE" w:rsidR="008355FA" w:rsidTr="048D31C0" w14:paraId="5833A828" w14:textId="77777777">
        <w:tc>
          <w:tcPr>
            <w:tcW w:w="9135" w:type="dxa"/>
          </w:tcPr>
          <w:p w:rsidRPr="009C54AE" w:rsidR="008355FA" w:rsidP="009C54AE" w:rsidRDefault="008355FA" w14:paraId="045BA88A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  <w:tc>
          <w:tcPr>
            <w:tcW w:w="611" w:type="dxa"/>
          </w:tcPr>
          <w:p w:rsidRPr="009C54AE" w:rsidR="008355FA" w:rsidP="009C54AE" w:rsidRDefault="008355FA" w14:paraId="4B5D5FDE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Pr="009C54AE" w:rsidR="008355FA" w:rsidTr="048D31C0" w14:paraId="00E7ED18" w14:textId="77777777">
        <w:tc>
          <w:tcPr>
            <w:tcW w:w="9135" w:type="dxa"/>
          </w:tcPr>
          <w:p w:rsidRPr="009C54AE" w:rsidR="008355FA" w:rsidP="00247B98" w:rsidRDefault="008355FA" w14:paraId="50C6DE9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Doktrynalne podstawy dostępu do informacji publicznej. </w:t>
            </w:r>
            <w:r w:rsidRPr="0020211B" w:rsidR="0020211B">
              <w:rPr>
                <w:rFonts w:ascii="Corbel" w:hAnsi="Corbel"/>
                <w:sz w:val="24"/>
                <w:szCs w:val="24"/>
              </w:rPr>
              <w:t>Dostęp do informacji publicznej w prawie międzynarodowym i prawie Unii Europejskiej</w:t>
            </w:r>
          </w:p>
        </w:tc>
        <w:tc>
          <w:tcPr>
            <w:tcW w:w="611" w:type="dxa"/>
          </w:tcPr>
          <w:p w:rsidR="008355FA" w:rsidP="00247B98" w:rsidRDefault="008355FA" w14:paraId="7855714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8355FA" w:rsidTr="048D31C0" w14:paraId="7681A08D" w14:textId="77777777">
        <w:tc>
          <w:tcPr>
            <w:tcW w:w="9135" w:type="dxa"/>
          </w:tcPr>
          <w:p w:rsidRPr="009C54AE" w:rsidR="008355FA" w:rsidP="00247B98" w:rsidRDefault="008355FA" w14:paraId="5C7F50A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6849">
              <w:rPr>
                <w:rFonts w:ascii="Corbel" w:hAnsi="Corbel"/>
                <w:sz w:val="24"/>
                <w:szCs w:val="24"/>
              </w:rPr>
              <w:t>Podstawy prawne dostępu do informacji publicznej w prawie krajowym</w:t>
            </w:r>
          </w:p>
        </w:tc>
        <w:tc>
          <w:tcPr>
            <w:tcW w:w="611" w:type="dxa"/>
          </w:tcPr>
          <w:p w:rsidRPr="00276849" w:rsidR="008355FA" w:rsidP="00247B98" w:rsidRDefault="008355FA" w14:paraId="1B46644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20211B" w:rsidTr="048D31C0" w14:paraId="02C48ED4" w14:textId="77777777">
        <w:tc>
          <w:tcPr>
            <w:tcW w:w="9135" w:type="dxa"/>
          </w:tcPr>
          <w:p w:rsidRPr="00276849" w:rsidR="0020211B" w:rsidP="00247B98" w:rsidRDefault="0020211B" w14:paraId="65F93A3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Ograniczenia prawa do informacji publicznej. </w:t>
            </w:r>
            <w:r w:rsidRPr="0020211B">
              <w:rPr>
                <w:rFonts w:ascii="Corbel" w:hAnsi="Corbel"/>
                <w:sz w:val="24"/>
                <w:szCs w:val="24"/>
              </w:rPr>
              <w:t>Przesłanki odmowy udostępnienia informacji publicznej</w:t>
            </w:r>
          </w:p>
        </w:tc>
        <w:tc>
          <w:tcPr>
            <w:tcW w:w="611" w:type="dxa"/>
          </w:tcPr>
          <w:p w:rsidR="0020211B" w:rsidP="00247B98" w:rsidRDefault="00A10AD5" w14:paraId="253BD0C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8355FA" w:rsidTr="048D31C0" w14:paraId="56876A44" w14:textId="77777777">
        <w:tc>
          <w:tcPr>
            <w:tcW w:w="9135" w:type="dxa"/>
          </w:tcPr>
          <w:p w:rsidRPr="009C54AE" w:rsidR="008355FA" w:rsidP="00247B98" w:rsidRDefault="008355FA" w14:paraId="49A8012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informacji publicznej</w:t>
            </w:r>
            <w:r w:rsidR="0020211B">
              <w:rPr>
                <w:rFonts w:ascii="Corbel" w:hAnsi="Corbel"/>
                <w:sz w:val="24"/>
                <w:szCs w:val="24"/>
              </w:rPr>
              <w:t>. Informacja prosta a informacja przetworzona</w:t>
            </w:r>
          </w:p>
        </w:tc>
        <w:tc>
          <w:tcPr>
            <w:tcW w:w="611" w:type="dxa"/>
          </w:tcPr>
          <w:p w:rsidR="008355FA" w:rsidP="00247B98" w:rsidRDefault="00A10AD5" w14:paraId="4D41207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8355FA" w:rsidTr="048D31C0" w14:paraId="6DA3908E" w14:textId="77777777">
        <w:tc>
          <w:tcPr>
            <w:tcW w:w="9135" w:type="dxa"/>
          </w:tcPr>
          <w:p w:rsidRPr="009C54AE" w:rsidR="008355FA" w:rsidP="00247B98" w:rsidRDefault="00235B52" w14:paraId="2404A84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35B52">
              <w:rPr>
                <w:rFonts w:ascii="Corbel" w:hAnsi="Corbel"/>
                <w:sz w:val="24"/>
                <w:szCs w:val="24"/>
              </w:rPr>
              <w:t xml:space="preserve">Formy </w:t>
            </w:r>
            <w:r w:rsidR="00453F5F">
              <w:rPr>
                <w:rFonts w:ascii="Corbel" w:hAnsi="Corbel"/>
                <w:sz w:val="24"/>
                <w:szCs w:val="24"/>
              </w:rPr>
              <w:t>i sposoby udostępniania</w:t>
            </w:r>
            <w:r w:rsidRPr="00235B52">
              <w:rPr>
                <w:rFonts w:ascii="Corbel" w:hAnsi="Corbel"/>
                <w:sz w:val="24"/>
                <w:szCs w:val="24"/>
              </w:rPr>
              <w:t xml:space="preserve"> informacji publicznej</w:t>
            </w:r>
            <w:r w:rsidR="00A37A8F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A37A8F" w:rsidR="00A37A8F">
              <w:rPr>
                <w:rFonts w:ascii="Corbel" w:hAnsi="Corbel"/>
                <w:sz w:val="24"/>
                <w:szCs w:val="24"/>
              </w:rPr>
              <w:t>Opłaty i koszty udostępniania informacji publicznej</w:t>
            </w:r>
          </w:p>
        </w:tc>
        <w:tc>
          <w:tcPr>
            <w:tcW w:w="611" w:type="dxa"/>
          </w:tcPr>
          <w:p w:rsidR="008355FA" w:rsidP="00247B98" w:rsidRDefault="00235B52" w14:paraId="61B8125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Pr="009C54AE" w:rsidR="008355FA" w:rsidTr="048D31C0" w14:paraId="021498D1" w14:textId="77777777">
        <w:tc>
          <w:tcPr>
            <w:tcW w:w="9135" w:type="dxa"/>
          </w:tcPr>
          <w:p w:rsidRPr="009C54AE" w:rsidR="008355FA" w:rsidP="00247B98" w:rsidRDefault="00764DAB" w14:paraId="36ED7D5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64DAB">
              <w:rPr>
                <w:rFonts w:ascii="Corbel" w:hAnsi="Corbel"/>
                <w:sz w:val="24"/>
                <w:szCs w:val="24"/>
              </w:rPr>
              <w:t>Procedury uzyskania dostępu do informacji publicznej</w:t>
            </w:r>
          </w:p>
        </w:tc>
        <w:tc>
          <w:tcPr>
            <w:tcW w:w="611" w:type="dxa"/>
          </w:tcPr>
          <w:p w:rsidR="008355FA" w:rsidP="00247B98" w:rsidRDefault="00A10AD5" w14:paraId="4FEE3FD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8355FA" w:rsidTr="048D31C0" w14:paraId="605556DA" w14:textId="77777777">
        <w:tc>
          <w:tcPr>
            <w:tcW w:w="9135" w:type="dxa"/>
          </w:tcPr>
          <w:p w:rsidR="008355FA" w:rsidP="00247B98" w:rsidRDefault="00764DAB" w14:paraId="6B373EB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64DAB">
              <w:rPr>
                <w:rFonts w:ascii="Corbel" w:hAnsi="Corbel"/>
                <w:sz w:val="24"/>
                <w:szCs w:val="24"/>
              </w:rPr>
              <w:t>Środki ochrony prawnej w razie naruszenia przez organy administracji obowiązków w zakresie udostępniania informacji publicznej</w:t>
            </w:r>
          </w:p>
        </w:tc>
        <w:tc>
          <w:tcPr>
            <w:tcW w:w="611" w:type="dxa"/>
          </w:tcPr>
          <w:p w:rsidRPr="004B5FCD" w:rsidR="008355FA" w:rsidP="00247B98" w:rsidRDefault="008355FA" w14:paraId="416F27C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8355FA" w:rsidTr="048D31C0" w14:paraId="229AA421" w14:textId="77777777">
        <w:tc>
          <w:tcPr>
            <w:tcW w:w="9135" w:type="dxa"/>
          </w:tcPr>
          <w:p w:rsidRPr="004B5FCD" w:rsidR="008355FA" w:rsidP="00247B98" w:rsidRDefault="008355FA" w14:paraId="44F1E26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Suma:</w:t>
            </w:r>
          </w:p>
        </w:tc>
        <w:tc>
          <w:tcPr>
            <w:tcW w:w="611" w:type="dxa"/>
          </w:tcPr>
          <w:p w:rsidRPr="004B5FCD" w:rsidR="008355FA" w:rsidP="00247B98" w:rsidRDefault="00A10AD5" w14:paraId="0E886BC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</w:tbl>
    <w:p w:rsidRPr="009C54AE" w:rsidR="0085747A" w:rsidP="009C54AE" w:rsidRDefault="0085747A" w14:paraId="219757BD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460DA7A8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85747A" w:rsidP="009C54AE" w:rsidRDefault="0085747A" w14:paraId="14E5A22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P="00880258" w:rsidRDefault="007C05B4" w14:paraId="4889E4D7" w14:textId="77777777">
      <w:pPr>
        <w:pStyle w:val="Bezodstpw"/>
        <w:rPr>
          <w:rFonts w:ascii="Corbel" w:hAnsi="Corbel"/>
          <w:smallCaps/>
        </w:rPr>
      </w:pPr>
      <w:r>
        <w:rPr>
          <w:rFonts w:ascii="Corbel" w:hAnsi="Corbel"/>
        </w:rPr>
        <w:t>Konwersatorium</w:t>
      </w:r>
      <w:r w:rsidR="00880258">
        <w:rPr>
          <w:rFonts w:ascii="Corbel" w:hAnsi="Corbel"/>
        </w:rPr>
        <w:t xml:space="preserve">: </w:t>
      </w:r>
      <w:r w:rsidR="00880258">
        <w:t>analiza tekstów z dyskusją</w:t>
      </w:r>
    </w:p>
    <w:p w:rsidR="00E960BB" w:rsidP="009C54AE" w:rsidRDefault="00E960BB" w14:paraId="6D1CFAEC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0BD32261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3DDA936B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055641D9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5928CA5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38"/>
        <w:gridCol w:w="2120"/>
      </w:tblGrid>
      <w:tr w:rsidRPr="009C54AE" w:rsidR="0085747A" w:rsidTr="048D31C0" w14:paraId="22557669" w14:textId="77777777">
        <w:tc>
          <w:tcPr>
            <w:tcW w:w="1985" w:type="dxa"/>
            <w:vAlign w:val="center"/>
          </w:tcPr>
          <w:p w:rsidRPr="009C54AE" w:rsidR="0085747A" w:rsidP="009C54AE" w:rsidRDefault="0071620A" w14:paraId="0CE85C4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48D31C0" w:rsidRDefault="00A84C85" w14:paraId="4927F6DD" w14:textId="51AC5B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48D31C0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Pr="048D31C0" w:rsidR="0C55D6A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:rsidRPr="009C54AE" w:rsidR="0085747A" w:rsidP="009C54AE" w:rsidRDefault="009F4610" w14:paraId="1D36608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4A22695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252F4AC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DE1049" w:rsidTr="048D31C0" w14:paraId="757C0257" w14:textId="77777777">
        <w:tc>
          <w:tcPr>
            <w:tcW w:w="1985" w:type="dxa"/>
          </w:tcPr>
          <w:p w:rsidRPr="009C54AE" w:rsidR="00DE1049" w:rsidP="00DE1049" w:rsidRDefault="00DE1049" w14:paraId="43AC6F1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Pr="0001538D" w:rsidR="00DE1049" w:rsidP="00DE1049" w:rsidRDefault="00DE1049" w14:paraId="492F84A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  <w:r w:rsidR="00235B5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35B52" w:rsidR="00235B52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Pr="009C54AE" w:rsidR="00DE1049" w:rsidP="00DE1049" w:rsidRDefault="00DE1049" w14:paraId="3EFFC6D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9C54AE" w:rsidR="00DE1049" w:rsidTr="048D31C0" w14:paraId="467260DB" w14:textId="77777777">
        <w:tc>
          <w:tcPr>
            <w:tcW w:w="1985" w:type="dxa"/>
          </w:tcPr>
          <w:p w:rsidRPr="009C54AE" w:rsidR="00DE1049" w:rsidP="00DE1049" w:rsidRDefault="00DE1049" w14:paraId="3172B47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9C54AE" w:rsidR="00DE1049" w:rsidP="00DE1049" w:rsidRDefault="00DE1049" w14:paraId="1881688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  <w:r w:rsidR="00235B5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35B52" w:rsidR="00235B52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Pr="009C54AE" w:rsidR="00DE1049" w:rsidP="00DE1049" w:rsidRDefault="00DE1049" w14:paraId="3794118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9C54AE" w:rsidR="00235B52" w:rsidTr="048D31C0" w14:paraId="3BE32576" w14:textId="77777777">
        <w:tc>
          <w:tcPr>
            <w:tcW w:w="1985" w:type="dxa"/>
          </w:tcPr>
          <w:p w:rsidRPr="009C54AE" w:rsidR="00235B52" w:rsidP="00DE1049" w:rsidRDefault="00235B52" w14:paraId="2CFA9D7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:rsidR="00235B52" w:rsidP="00DE1049" w:rsidRDefault="00235B52" w14:paraId="25775A9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35B52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235B52" w:rsidP="00DE1049" w:rsidRDefault="00235B52" w14:paraId="6ED9FD9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9C54AE" w:rsidR="00235B52" w:rsidTr="048D31C0" w14:paraId="11903172" w14:textId="77777777">
        <w:tc>
          <w:tcPr>
            <w:tcW w:w="1985" w:type="dxa"/>
          </w:tcPr>
          <w:p w:rsidRPr="009C54AE" w:rsidR="00235B52" w:rsidP="00DE1049" w:rsidRDefault="00235B52" w14:paraId="1420E6F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:rsidR="00235B52" w:rsidP="00DE1049" w:rsidRDefault="00235B52" w14:paraId="4D49C6C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35B52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235B52" w:rsidP="00DE1049" w:rsidRDefault="00235B52" w14:paraId="225AD45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9C54AE" w:rsidR="00235B52" w:rsidTr="048D31C0" w14:paraId="37E4A57A" w14:textId="77777777">
        <w:tc>
          <w:tcPr>
            <w:tcW w:w="1985" w:type="dxa"/>
          </w:tcPr>
          <w:p w:rsidRPr="009C54AE" w:rsidR="00235B52" w:rsidP="00DE1049" w:rsidRDefault="00235B52" w14:paraId="63C5AC3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:rsidR="00235B52" w:rsidP="00DE1049" w:rsidRDefault="00235B52" w14:paraId="316CB6F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35B52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235B52" w:rsidP="00DE1049" w:rsidRDefault="00235B52" w14:paraId="32B3D44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9C54AE" w:rsidR="00235B52" w:rsidTr="048D31C0" w14:paraId="58A62031" w14:textId="77777777">
        <w:tc>
          <w:tcPr>
            <w:tcW w:w="1985" w:type="dxa"/>
          </w:tcPr>
          <w:p w:rsidRPr="009C54AE" w:rsidR="00235B52" w:rsidP="00DE1049" w:rsidRDefault="00235B52" w14:paraId="59AD1DC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:rsidR="00235B52" w:rsidP="00DE1049" w:rsidRDefault="00235B52" w14:paraId="615D0B3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35B52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235B52" w:rsidP="00DE1049" w:rsidRDefault="00235B52" w14:paraId="4983998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9C54AE" w:rsidR="00235B52" w:rsidTr="048D31C0" w14:paraId="663E51D9" w14:textId="77777777">
        <w:tc>
          <w:tcPr>
            <w:tcW w:w="1985" w:type="dxa"/>
          </w:tcPr>
          <w:p w:rsidRPr="009C54AE" w:rsidR="00235B52" w:rsidP="00DE1049" w:rsidRDefault="00235B52" w14:paraId="782DE89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</w:tcPr>
          <w:p w:rsidR="00235B52" w:rsidP="00DE1049" w:rsidRDefault="00235B52" w14:paraId="143FEAA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35B52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235B52" w:rsidP="00DE1049" w:rsidRDefault="00235B52" w14:paraId="731ACD2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9C54AE" w:rsidR="00235B52" w:rsidTr="048D31C0" w14:paraId="2EBF0E8D" w14:textId="77777777">
        <w:tc>
          <w:tcPr>
            <w:tcW w:w="1985" w:type="dxa"/>
          </w:tcPr>
          <w:p w:rsidRPr="009C54AE" w:rsidR="00235B52" w:rsidP="00DE1049" w:rsidRDefault="00235B52" w14:paraId="7FD6E0A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</w:tcPr>
          <w:p w:rsidR="00235B52" w:rsidP="00DE1049" w:rsidRDefault="00235B52" w14:paraId="717532F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  <w:r w:rsidR="00A37A8F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A37A8F" w:rsidR="00A37A8F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235B52" w:rsidP="00DE1049" w:rsidRDefault="00235B52" w14:paraId="3830447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9C54AE" w:rsidR="00235B52" w:rsidTr="048D31C0" w14:paraId="31FE560A" w14:textId="77777777">
        <w:tc>
          <w:tcPr>
            <w:tcW w:w="1985" w:type="dxa"/>
          </w:tcPr>
          <w:p w:rsidRPr="00235B52" w:rsidR="00235B52" w:rsidP="00DE1049" w:rsidRDefault="00235B52" w14:paraId="729E0D1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528" w:type="dxa"/>
          </w:tcPr>
          <w:p w:rsidR="00235B52" w:rsidP="00DE1049" w:rsidRDefault="00A37A8F" w14:paraId="34690B5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A37A8F">
              <w:rPr>
                <w:rFonts w:ascii="Corbel" w:hAnsi="Corbel"/>
                <w:b w:val="0"/>
                <w:smallCaps w:val="0"/>
                <w:szCs w:val="24"/>
              </w:rPr>
              <w:t>bserwacja w trakcie zajęć</w:t>
            </w:r>
          </w:p>
        </w:tc>
        <w:tc>
          <w:tcPr>
            <w:tcW w:w="2126" w:type="dxa"/>
          </w:tcPr>
          <w:p w:rsidR="00235B52" w:rsidP="00DE1049" w:rsidRDefault="00235B52" w14:paraId="3CE4D64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9C54AE" w:rsidR="00DE1049" w:rsidTr="048D31C0" w14:paraId="5E52F9B3" w14:textId="77777777">
        <w:tc>
          <w:tcPr>
            <w:tcW w:w="1985" w:type="dxa"/>
          </w:tcPr>
          <w:p w:rsidRPr="009C54AE" w:rsidR="00DE1049" w:rsidP="00DE1049" w:rsidRDefault="00235B52" w14:paraId="0537801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528" w:type="dxa"/>
          </w:tcPr>
          <w:p w:rsidRPr="009C54AE" w:rsidR="00DE1049" w:rsidP="00DE1049" w:rsidRDefault="00A37A8F" w14:paraId="3D39F6F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A37A8F">
              <w:rPr>
                <w:rFonts w:ascii="Corbel" w:hAnsi="Corbel"/>
                <w:b w:val="0"/>
                <w:smallCaps w:val="0"/>
                <w:szCs w:val="24"/>
              </w:rPr>
              <w:t>bserwacja w trakcie zajęć</w:t>
            </w:r>
          </w:p>
        </w:tc>
        <w:tc>
          <w:tcPr>
            <w:tcW w:w="2126" w:type="dxa"/>
          </w:tcPr>
          <w:p w:rsidRPr="009C54AE" w:rsidR="00DE1049" w:rsidP="00DE1049" w:rsidRDefault="00DE1049" w14:paraId="73C4C1F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</w:tbl>
    <w:p w:rsidRPr="009C54AE" w:rsidR="00923D7D" w:rsidP="009C54AE" w:rsidRDefault="00923D7D" w14:paraId="30422C5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75AC8136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75E5F2DE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7E2F7F16" w14:paraId="3CAAEE8C" w14:textId="77777777">
        <w:tc>
          <w:tcPr>
            <w:tcW w:w="9670" w:type="dxa"/>
          </w:tcPr>
          <w:p w:rsidRPr="009C54AE" w:rsidR="0085747A" w:rsidP="7E2F7F16" w:rsidRDefault="32746D2A" w14:paraId="717F0543" w14:textId="7851A924">
            <w:pPr>
              <w:spacing w:after="0"/>
              <w:jc w:val="both"/>
            </w:pPr>
            <w:r w:rsidRPr="7E2F7F16">
              <w:rPr>
                <w:rFonts w:ascii="Corbel" w:hAnsi="Corbel" w:eastAsia="Corbel" w:cs="Corbel"/>
                <w:sz w:val="24"/>
                <w:szCs w:val="24"/>
              </w:rPr>
              <w:t>Warunkiem zaliczenia jest uzyskania pozytywnej oceny</w:t>
            </w:r>
            <w:r w:rsidRPr="7E2F7F16">
              <w:rPr>
                <w:rFonts w:ascii="Times New Roman" w:hAnsi="Times New Roman" w:eastAsia="Times New Roman"/>
                <w:sz w:val="24"/>
                <w:szCs w:val="24"/>
              </w:rPr>
              <w:t>. Zaliczenie ma formę pisemną lub ustną i polega na odpowiedzi na zadane pytana. zaliczenie ZAWIERAĆ MOŻE PYTANIA TESTOWE, OTWARTE ORAZ PROBLEMY DO ROZWIĄZANIA. Uzyskanie oceny pozytywnej wymaga udzielenia poprawnych odpowiedzi na ponad 50% pytań. Zaliczenie trwa łącznie 1 godzinę zegarową. W wypadku zaliczenia ustnego – 3 pytania zadawane przez egzaminatora.</w:t>
            </w:r>
            <w:r w:rsidRPr="7E2F7F16">
              <w:rPr>
                <w:rFonts w:ascii="Corbel" w:hAnsi="Corbel" w:eastAsia="Corbel" w:cs="Corbel"/>
                <w:b/>
                <w:bCs/>
                <w:smallCaps/>
                <w:sz w:val="24"/>
                <w:szCs w:val="24"/>
              </w:rPr>
              <w:t xml:space="preserve"> </w:t>
            </w:r>
          </w:p>
          <w:p w:rsidRPr="009C54AE" w:rsidR="0085747A" w:rsidP="7E2F7F16" w:rsidRDefault="32746D2A" w14:paraId="5E4777E4" w14:textId="2955FD80">
            <w:pPr>
              <w:pStyle w:val="Punktygwne"/>
              <w:rPr>
                <w:rFonts w:ascii="Corbel" w:hAnsi="Corbel" w:eastAsia="Corbel" w:cs="Corbel"/>
                <w:b w:val="0"/>
                <w:szCs w:val="24"/>
              </w:rPr>
            </w:pPr>
            <w:r w:rsidRPr="7E2F7F16">
              <w:rPr>
                <w:rFonts w:ascii="Corbel" w:hAnsi="Corbel" w:eastAsia="Corbel" w:cs="Corbel"/>
                <w:b w:val="0"/>
                <w:szCs w:val="24"/>
              </w:rPr>
              <w:t>Kryteria oceny: kompletność odpowiedzi, poprawna terminologia, aktualny stan prawny.</w:t>
            </w:r>
          </w:p>
          <w:p w:rsidRPr="009C54AE" w:rsidR="0085747A" w:rsidP="7E2F7F16" w:rsidRDefault="0085747A" w14:paraId="11A33167" w14:textId="1AFC976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:rsidRPr="009C54AE" w:rsidR="0085747A" w:rsidP="009C54AE" w:rsidRDefault="0085747A" w14:paraId="048E383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5F0E86A4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4B502F6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Pr="009C54AE" w:rsidR="0085747A" w:rsidTr="23424447" w14:paraId="71F202D3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5E382703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2B3D83B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23424447" w14:paraId="7E2DCEBF" w14:textId="77777777">
        <w:tc>
          <w:tcPr>
            <w:tcW w:w="4962" w:type="dxa"/>
            <w:tcMar/>
          </w:tcPr>
          <w:p w:rsidRPr="009C54AE" w:rsidR="0085747A" w:rsidP="009C54AE" w:rsidRDefault="002E673C" w14:paraId="6C635D93" w14:textId="3968C12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3424447" w:rsidR="002E673C">
              <w:rPr>
                <w:rFonts w:ascii="Corbel" w:hAnsi="Corbel"/>
                <w:sz w:val="24"/>
                <w:szCs w:val="24"/>
              </w:rPr>
              <w:t>Godziny z harmonogramu studiów</w:t>
            </w:r>
          </w:p>
        </w:tc>
        <w:tc>
          <w:tcPr>
            <w:tcW w:w="4677" w:type="dxa"/>
            <w:tcMar/>
          </w:tcPr>
          <w:p w:rsidRPr="009C54AE" w:rsidR="0085747A" w:rsidP="004834FB" w:rsidRDefault="00A10AD5" w14:paraId="3B09B33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Pr="009C54AE" w:rsidR="00C61DC5" w:rsidTr="23424447" w14:paraId="65952053" w14:textId="77777777">
        <w:tc>
          <w:tcPr>
            <w:tcW w:w="4962" w:type="dxa"/>
            <w:tcMar/>
          </w:tcPr>
          <w:p w:rsidRPr="009C54AE" w:rsidR="00C61DC5" w:rsidP="009C54AE" w:rsidRDefault="00C61DC5" w14:paraId="3E61804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Pr="009C54AE" w:rsidR="00C61DC5" w:rsidP="009C54AE" w:rsidRDefault="00C61DC5" w14:paraId="3D84012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9C54AE" w:rsidR="00C61DC5" w:rsidP="004834FB" w:rsidRDefault="004834FB" w14:paraId="0C2E418B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Pr="009C54AE" w:rsidR="00C61DC5" w:rsidTr="23424447" w14:paraId="69A38441" w14:textId="77777777">
        <w:tc>
          <w:tcPr>
            <w:tcW w:w="4962" w:type="dxa"/>
            <w:tcMar/>
          </w:tcPr>
          <w:p w:rsidRPr="009C54AE" w:rsidR="0071620A" w:rsidP="009C54AE" w:rsidRDefault="00C61DC5" w14:paraId="2505FE2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C61DC5" w:rsidP="009C54AE" w:rsidRDefault="00C61DC5" w14:paraId="71F3C42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61DC5" w:rsidP="004834FB" w:rsidRDefault="00A10AD5" w14:paraId="2FB90FE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65</w:t>
            </w:r>
          </w:p>
        </w:tc>
      </w:tr>
      <w:tr w:rsidRPr="009C54AE" w:rsidR="0085747A" w:rsidTr="23424447" w14:paraId="6BE1CC01" w14:textId="77777777">
        <w:tc>
          <w:tcPr>
            <w:tcW w:w="4962" w:type="dxa"/>
            <w:tcMar/>
          </w:tcPr>
          <w:p w:rsidRPr="009C54AE" w:rsidR="0085747A" w:rsidP="009C54AE" w:rsidRDefault="0085747A" w14:paraId="4115971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4834FB" w:rsidRDefault="00A37A8F" w14:paraId="74513EC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81</w:t>
            </w:r>
          </w:p>
        </w:tc>
      </w:tr>
      <w:tr w:rsidRPr="009C54AE" w:rsidR="0085747A" w:rsidTr="23424447" w14:paraId="037CA1C5" w14:textId="77777777">
        <w:tc>
          <w:tcPr>
            <w:tcW w:w="4962" w:type="dxa"/>
            <w:tcMar/>
          </w:tcPr>
          <w:p w:rsidRPr="009C54AE" w:rsidR="0085747A" w:rsidP="009C54AE" w:rsidRDefault="0085747A" w14:paraId="505C244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4834FB" w:rsidRDefault="00A37A8F" w14:paraId="79E93AAB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85747A" w:rsidP="009C54AE" w:rsidRDefault="00923D7D" w14:paraId="5F56A88E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1A8D2CF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3502263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2E673C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2E7FFD52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275C2A" w:rsidTr="048D31C0" w14:paraId="3C53A3AB" w14:textId="77777777">
        <w:trPr>
          <w:trHeight w:val="397"/>
        </w:trPr>
        <w:tc>
          <w:tcPr>
            <w:tcW w:w="3544" w:type="dxa"/>
          </w:tcPr>
          <w:p w:rsidRPr="009C54AE" w:rsidR="00275C2A" w:rsidP="00275C2A" w:rsidRDefault="00275C2A" w14:paraId="7F25EC4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r2bl w:val="single" w:color="auto" w:sz="4" w:space="0"/>
            </w:tcBorders>
          </w:tcPr>
          <w:p w:rsidRPr="009C54AE" w:rsidR="00275C2A" w:rsidP="048D31C0" w:rsidRDefault="53D9CD68" w14:paraId="6CE58607" w14:textId="3DE594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48D31C0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Pr="009C54AE" w:rsidR="00275C2A" w:rsidTr="048D31C0" w14:paraId="439804EB" w14:textId="77777777">
        <w:trPr>
          <w:trHeight w:val="397"/>
        </w:trPr>
        <w:tc>
          <w:tcPr>
            <w:tcW w:w="3544" w:type="dxa"/>
          </w:tcPr>
          <w:p w:rsidRPr="009C54AE" w:rsidR="00275C2A" w:rsidP="00275C2A" w:rsidRDefault="00275C2A" w14:paraId="6FBAAAF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r2bl w:val="single" w:color="auto" w:sz="4" w:space="0"/>
            </w:tcBorders>
          </w:tcPr>
          <w:p w:rsidRPr="009C54AE" w:rsidR="00275C2A" w:rsidP="048D31C0" w:rsidRDefault="1B2D0C2C" w14:paraId="673DA962" w14:textId="603CD7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48D31C0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:rsidRPr="009C54AE" w:rsidR="003E1941" w:rsidP="009C54AE" w:rsidRDefault="003E1941" w14:paraId="3A018FE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F19F8" w:rsidP="009C54AE" w:rsidRDefault="008F19F8" w14:paraId="6CBA95D4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F19F8" w:rsidP="009C54AE" w:rsidRDefault="008F19F8" w14:paraId="67BAF3D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F19F8" w:rsidP="009C54AE" w:rsidRDefault="008F19F8" w14:paraId="490A65F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F19F8" w:rsidP="009C54AE" w:rsidRDefault="008F19F8" w14:paraId="1FE845E9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F19F8" w:rsidP="009C54AE" w:rsidRDefault="008F19F8" w14:paraId="11491C9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F19F8" w:rsidP="009C54AE" w:rsidRDefault="008F19F8" w14:paraId="4D482417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675843" w14:paraId="68FB47CB" w14:textId="3CDB89F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0AFE28A4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048D31C0" w14:paraId="270F787A" w14:textId="77777777">
        <w:trPr>
          <w:trHeight w:val="397"/>
        </w:trPr>
        <w:tc>
          <w:tcPr>
            <w:tcW w:w="7513" w:type="dxa"/>
          </w:tcPr>
          <w:p w:rsidRPr="004B58B1" w:rsidR="0085747A" w:rsidP="048D31C0" w:rsidRDefault="0085747A" w14:paraId="5369D2A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048D31C0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Pr="0013359C" w:rsidR="0013359C" w:rsidP="0013359C" w:rsidRDefault="0013359C" w14:paraId="1E239761" w14:textId="77777777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013359C">
              <w:rPr>
                <w:rFonts w:ascii="Corbel" w:hAnsi="Corbel"/>
                <w:bCs/>
                <w:szCs w:val="24"/>
              </w:rPr>
              <w:t xml:space="preserve">1. P. </w:t>
            </w:r>
            <w:proofErr w:type="spellStart"/>
            <w:r w:rsidRPr="0013359C">
              <w:rPr>
                <w:rFonts w:ascii="Corbel" w:hAnsi="Corbel"/>
                <w:bCs/>
                <w:szCs w:val="24"/>
              </w:rPr>
              <w:t>Sitniewski</w:t>
            </w:r>
            <w:proofErr w:type="spellEnd"/>
            <w:r w:rsidRPr="0013359C">
              <w:rPr>
                <w:rFonts w:ascii="Corbel" w:hAnsi="Corbel"/>
                <w:bCs/>
                <w:szCs w:val="24"/>
              </w:rPr>
              <w:t>, Dostęp do informacji publicznej. Pytania i odpowiedzi. Wzory pism, Warszawa 2020.</w:t>
            </w:r>
          </w:p>
          <w:p w:rsidRPr="0013359C" w:rsidR="0013359C" w:rsidP="0013359C" w:rsidRDefault="0013359C" w14:paraId="567325E0" w14:textId="77777777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013359C">
              <w:rPr>
                <w:rFonts w:ascii="Corbel" w:hAnsi="Corbel"/>
                <w:bCs/>
                <w:szCs w:val="24"/>
              </w:rPr>
              <w:t xml:space="preserve">2. P. </w:t>
            </w:r>
            <w:proofErr w:type="spellStart"/>
            <w:r w:rsidRPr="0013359C">
              <w:rPr>
                <w:rFonts w:ascii="Corbel" w:hAnsi="Corbel"/>
                <w:bCs/>
                <w:szCs w:val="24"/>
              </w:rPr>
              <w:t>Sitniewski</w:t>
            </w:r>
            <w:proofErr w:type="spellEnd"/>
            <w:r w:rsidRPr="0013359C">
              <w:rPr>
                <w:rFonts w:ascii="Corbel" w:hAnsi="Corbel"/>
                <w:bCs/>
                <w:szCs w:val="24"/>
              </w:rPr>
              <w:t>, Odmowa dostępu do informacji publicznej. Przesłanki, granice, procedura, Warszawa 2020.</w:t>
            </w:r>
          </w:p>
          <w:p w:rsidRPr="002C1153" w:rsidR="0013359C" w:rsidP="0013359C" w:rsidRDefault="0013359C" w14:paraId="35678FD4" w14:textId="77777777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013359C">
              <w:rPr>
                <w:rFonts w:ascii="Corbel" w:hAnsi="Corbel"/>
                <w:bCs/>
                <w:szCs w:val="24"/>
              </w:rPr>
              <w:t xml:space="preserve">3.J. </w:t>
            </w:r>
            <w:proofErr w:type="spellStart"/>
            <w:r w:rsidRPr="0013359C">
              <w:rPr>
                <w:rFonts w:ascii="Corbel" w:hAnsi="Corbel"/>
                <w:bCs/>
                <w:szCs w:val="24"/>
              </w:rPr>
              <w:t>Taczkowska</w:t>
            </w:r>
            <w:proofErr w:type="spellEnd"/>
            <w:r w:rsidRPr="0013359C">
              <w:rPr>
                <w:rFonts w:ascii="Corbel" w:hAnsi="Corbel"/>
                <w:bCs/>
                <w:szCs w:val="24"/>
              </w:rPr>
              <w:t xml:space="preserve">-Olszewska, M. </w:t>
            </w:r>
            <w:proofErr w:type="spellStart"/>
            <w:r w:rsidRPr="0013359C">
              <w:rPr>
                <w:rFonts w:ascii="Corbel" w:hAnsi="Corbel"/>
                <w:bCs/>
                <w:szCs w:val="24"/>
              </w:rPr>
              <w:t>Nowikowska</w:t>
            </w:r>
            <w:proofErr w:type="spellEnd"/>
            <w:r w:rsidRPr="0013359C">
              <w:rPr>
                <w:rFonts w:ascii="Corbel" w:hAnsi="Corbel"/>
                <w:bCs/>
                <w:szCs w:val="24"/>
              </w:rPr>
              <w:t>, Prawo do informacji publicznej. Informacje niejawne. Ochrona danych osobowych, Warszawa 2019.</w:t>
            </w:r>
          </w:p>
          <w:p w:rsidRPr="0013359C" w:rsidR="0013359C" w:rsidP="0013359C" w:rsidRDefault="0013359C" w14:paraId="5D3973E4" w14:textId="3659FDBA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013359C">
              <w:rPr>
                <w:rFonts w:ascii="Corbel" w:hAnsi="Corbel"/>
                <w:bCs/>
                <w:szCs w:val="24"/>
              </w:rPr>
              <w:t>4. P. Szustakiewicz, Dostęp do informacji publicznej, Warszawa 2019.</w:t>
            </w:r>
          </w:p>
          <w:p w:rsidRPr="002C1153" w:rsidR="00DF58E0" w:rsidP="0013359C" w:rsidRDefault="0013359C" w14:paraId="1DC3178D" w14:textId="001FE080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  <w:r w:rsidRPr="002C1153">
              <w:rPr>
                <w:rFonts w:ascii="Corbel" w:hAnsi="Corbel"/>
                <w:bCs/>
                <w:smallCaps w:val="0"/>
                <w:szCs w:val="24"/>
              </w:rPr>
              <w:t xml:space="preserve">5. M. Bidziński, M. </w:t>
            </w:r>
            <w:proofErr w:type="spellStart"/>
            <w:r w:rsidRPr="002C1153">
              <w:rPr>
                <w:rFonts w:ascii="Corbel" w:hAnsi="Corbel"/>
                <w:bCs/>
                <w:smallCaps w:val="0"/>
                <w:szCs w:val="24"/>
              </w:rPr>
              <w:t>Chmaj</w:t>
            </w:r>
            <w:proofErr w:type="spellEnd"/>
            <w:r w:rsidRPr="002C1153">
              <w:rPr>
                <w:rFonts w:ascii="Corbel" w:hAnsi="Corbel"/>
                <w:bCs/>
                <w:smallCaps w:val="0"/>
                <w:szCs w:val="24"/>
              </w:rPr>
              <w:t>, P. Szustakiewicz, Ustawa o dostępie do informacji publicznej. Komentarz, 2018.</w:t>
            </w:r>
          </w:p>
          <w:p w:rsidRPr="004B58B1" w:rsidR="00275C2A" w:rsidP="005F44D9" w:rsidRDefault="00275C2A" w14:paraId="42ED5CD7" w14:textId="18B5663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Pr="009C54AE" w:rsidR="0085747A" w:rsidTr="048D31C0" w14:paraId="35B1A261" w14:textId="77777777">
        <w:trPr>
          <w:trHeight w:val="397"/>
        </w:trPr>
        <w:tc>
          <w:tcPr>
            <w:tcW w:w="7513" w:type="dxa"/>
          </w:tcPr>
          <w:p w:rsidR="001B3476" w:rsidP="048D31C0" w:rsidRDefault="7BD18800" w14:paraId="178DA808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048D31C0">
              <w:rPr>
                <w:rFonts w:ascii="Corbel" w:hAnsi="Corbel"/>
                <w:bCs/>
                <w:smallCaps w:val="0"/>
              </w:rPr>
              <w:t>Literatura uzupełniająca:</w:t>
            </w:r>
          </w:p>
          <w:p w:rsidRPr="004B58B1" w:rsidR="001B3476" w:rsidP="008355FA" w:rsidRDefault="001B3476" w14:paraId="3073E7DD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4B58B1" w:rsidR="00275C2A" w:rsidP="008355FA" w:rsidRDefault="00A2542C" w14:paraId="6992E28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 K. Kędzierska, B. Pietrzak, P. Szustakiewicz, B. Opaliński, A. Lipiński, A. Gałach, A.</w:t>
            </w:r>
            <w:r w:rsidRPr="004B58B1" w:rsidR="00275C2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B58B1" w:rsidR="00275C2A">
              <w:rPr>
                <w:rFonts w:ascii="Corbel" w:hAnsi="Corbel"/>
                <w:b w:val="0"/>
                <w:smallCaps w:val="0"/>
                <w:szCs w:val="24"/>
              </w:rPr>
              <w:t>Zołotar</w:t>
            </w:r>
            <w:proofErr w:type="spellEnd"/>
            <w:r w:rsidRPr="004B58B1" w:rsidR="00275C2A">
              <w:rPr>
                <w:rFonts w:ascii="Corbel" w:hAnsi="Corbel"/>
                <w:b w:val="0"/>
                <w:smallCaps w:val="0"/>
                <w:szCs w:val="24"/>
              </w:rPr>
              <w:t>, Dostęp do informacji publicznej a prawo do prywatności, 2015.</w:t>
            </w:r>
          </w:p>
          <w:p w:rsidRPr="004B58B1" w:rsidR="00A16426" w:rsidP="008355FA" w:rsidRDefault="001B3476" w14:paraId="4309155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2. </w:t>
            </w:r>
            <w:r w:rsidR="00453F5F">
              <w:rPr>
                <w:rFonts w:ascii="Corbel" w:hAnsi="Corbel"/>
                <w:b w:val="0"/>
                <w:smallCaps w:val="0"/>
                <w:szCs w:val="24"/>
              </w:rPr>
              <w:t xml:space="preserve">K. Tomaszewska, Dostęp do informacji publicznej w świetle obowiązujących i przyszłych regulacji, </w:t>
            </w:r>
            <w:proofErr w:type="spellStart"/>
            <w:r w:rsidR="00453F5F"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 w:rsidR="00453F5F">
              <w:rPr>
                <w:rFonts w:ascii="Corbel" w:hAnsi="Corbel"/>
                <w:b w:val="0"/>
                <w:smallCaps w:val="0"/>
                <w:szCs w:val="24"/>
              </w:rPr>
              <w:t>, Warszawa 2019.</w:t>
            </w:r>
          </w:p>
          <w:p w:rsidR="00DF58E0" w:rsidP="008355FA" w:rsidRDefault="00DF58E0" w14:paraId="4E8431D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B58B1">
              <w:rPr>
                <w:rFonts w:ascii="Corbel" w:hAnsi="Corbel"/>
                <w:b w:val="0"/>
                <w:smallCaps w:val="0"/>
                <w:szCs w:val="24"/>
              </w:rPr>
              <w:t xml:space="preserve">3. J. </w:t>
            </w:r>
            <w:proofErr w:type="spellStart"/>
            <w:r w:rsidRPr="004B58B1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A37A8F">
              <w:rPr>
                <w:rFonts w:ascii="Corbel" w:hAnsi="Corbel"/>
                <w:b w:val="0"/>
                <w:smallCaps w:val="0"/>
                <w:szCs w:val="24"/>
              </w:rPr>
              <w:t>yporska</w:t>
            </w:r>
            <w:proofErr w:type="spellEnd"/>
            <w:r w:rsidR="00A37A8F">
              <w:rPr>
                <w:rFonts w:ascii="Corbel" w:hAnsi="Corbel"/>
                <w:b w:val="0"/>
                <w:smallCaps w:val="0"/>
                <w:szCs w:val="24"/>
              </w:rPr>
              <w:t>-Frankiewicz (red.)</w:t>
            </w:r>
            <w:r w:rsidRPr="004B58B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B58B1">
              <w:rPr>
                <w:rFonts w:ascii="Corbel" w:hAnsi="Corbel"/>
                <w:b w:val="0"/>
                <w:smallCaps w:val="0"/>
                <w:szCs w:val="24"/>
              </w:rPr>
              <w:t>Dostep</w:t>
            </w:r>
            <w:proofErr w:type="spellEnd"/>
            <w:r w:rsidRPr="004B58B1">
              <w:rPr>
                <w:rFonts w:ascii="Corbel" w:hAnsi="Corbel"/>
                <w:b w:val="0"/>
                <w:smallCaps w:val="0"/>
                <w:szCs w:val="24"/>
              </w:rPr>
              <w:t xml:space="preserve"> do informacji publicznej w praktyce jednostek samorządu terytorialnego, Warszawa 2019.</w:t>
            </w:r>
          </w:p>
          <w:p w:rsidR="00A2542C" w:rsidP="00A2542C" w:rsidRDefault="00A2542C" w14:paraId="407A299A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4. P. </w:t>
            </w:r>
            <w:proofErr w:type="spellStart"/>
            <w:r w:rsidRPr="00A2542C">
              <w:rPr>
                <w:rFonts w:ascii="Corbel" w:hAnsi="Corbel"/>
                <w:b w:val="0"/>
                <w:smallCaps w:val="0"/>
                <w:szCs w:val="24"/>
              </w:rPr>
              <w:t>Sitniewski</w:t>
            </w:r>
            <w:proofErr w:type="spellEnd"/>
            <w:r w:rsidRPr="00A2542C">
              <w:rPr>
                <w:rFonts w:ascii="Corbel" w:hAnsi="Corbel"/>
                <w:b w:val="0"/>
                <w:smallCaps w:val="0"/>
                <w:szCs w:val="24"/>
              </w:rPr>
              <w:t xml:space="preserve"> Zasada jawności obrad organów stanowiących w praktyce jedno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stek samorządu terytorialnego. C. H. Beck, Warszawa 2018.</w:t>
            </w:r>
          </w:p>
          <w:p w:rsidRPr="00CD0568" w:rsidR="00A10AD5" w:rsidP="00CD0568" w:rsidRDefault="00CD0568" w14:paraId="299AE0D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5. K. Hermanowski, </w:t>
            </w:r>
            <w:r w:rsidRPr="00CD0568"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ostęp do informacji publicznej </w:t>
            </w:r>
            <w:r w:rsidRPr="00CD0568">
              <w:rPr>
                <w:rFonts w:ascii="Corbel" w:hAnsi="Corbel"/>
                <w:b w:val="0"/>
                <w:smallCaps w:val="0"/>
                <w:szCs w:val="24"/>
              </w:rPr>
              <w:t>w działalności jednost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ek samorządu </w:t>
            </w:r>
            <w:r w:rsidRPr="00CD0568">
              <w:rPr>
                <w:rFonts w:ascii="Corbel" w:hAnsi="Corbel"/>
                <w:b w:val="0"/>
                <w:smallCaps w:val="0"/>
                <w:szCs w:val="24"/>
              </w:rPr>
              <w:t>ter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ytorialnego – wybrane problemy </w:t>
            </w:r>
            <w:r w:rsidRPr="00CD0568">
              <w:rPr>
                <w:rFonts w:ascii="Corbel" w:hAnsi="Corbel"/>
                <w:b w:val="0"/>
                <w:smallCaps w:val="0"/>
                <w:szCs w:val="24"/>
              </w:rPr>
              <w:t>te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rminologiczne z uwzględnieniem </w:t>
            </w:r>
            <w:r w:rsidRPr="00CD0568">
              <w:rPr>
                <w:rFonts w:ascii="Corbel" w:hAnsi="Corbel"/>
                <w:b w:val="0"/>
                <w:smallCaps w:val="0"/>
                <w:szCs w:val="24"/>
              </w:rPr>
              <w:t>orzecznictwa sądów administracyjnych</w:t>
            </w:r>
            <w:r w:rsidR="001B3476">
              <w:rPr>
                <w:rFonts w:ascii="Corbel" w:hAnsi="Corbel"/>
                <w:b w:val="0"/>
                <w:smallCaps w:val="0"/>
                <w:szCs w:val="24"/>
              </w:rPr>
              <w:t xml:space="preserve"> [w:] </w:t>
            </w:r>
            <w:r w:rsidRPr="001B3476" w:rsidR="001B3476">
              <w:rPr>
                <w:rFonts w:ascii="Corbel" w:hAnsi="Corbel"/>
                <w:b w:val="0"/>
                <w:smallCaps w:val="0"/>
                <w:szCs w:val="24"/>
              </w:rPr>
              <w:t>Doświadczenia, problemy i wyzwania polskiej samorządności terytorialnej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2021.</w:t>
            </w:r>
          </w:p>
        </w:tc>
      </w:tr>
    </w:tbl>
    <w:p w:rsidRPr="009C54AE" w:rsidR="0085747A" w:rsidP="009C54AE" w:rsidRDefault="0085747A" w14:paraId="7AAF3522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2E9647A6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56476D2A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F2BD5" w:rsidP="00C16ABF" w:rsidRDefault="004F2BD5" w14:paraId="46B70BDD" w14:textId="77777777">
      <w:pPr>
        <w:spacing w:after="0" w:line="240" w:lineRule="auto"/>
      </w:pPr>
      <w:r>
        <w:separator/>
      </w:r>
    </w:p>
  </w:endnote>
  <w:endnote w:type="continuationSeparator" w:id="0">
    <w:p w:rsidR="004F2BD5" w:rsidP="00C16ABF" w:rsidRDefault="004F2BD5" w14:paraId="2A5484D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F2BD5" w:rsidP="00C16ABF" w:rsidRDefault="004F2BD5" w14:paraId="41EB809B" w14:textId="77777777">
      <w:pPr>
        <w:spacing w:after="0" w:line="240" w:lineRule="auto"/>
      </w:pPr>
      <w:r>
        <w:separator/>
      </w:r>
    </w:p>
  </w:footnote>
  <w:footnote w:type="continuationSeparator" w:id="0">
    <w:p w:rsidR="004F2BD5" w:rsidP="00C16ABF" w:rsidRDefault="004F2BD5" w14:paraId="70E96ED8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27963C59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57386182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5EDF"/>
    <w:rsid w:val="000C7CFB"/>
    <w:rsid w:val="000D04B0"/>
    <w:rsid w:val="000E03E6"/>
    <w:rsid w:val="000F1C57"/>
    <w:rsid w:val="000F5615"/>
    <w:rsid w:val="00124BFF"/>
    <w:rsid w:val="0012560E"/>
    <w:rsid w:val="00127108"/>
    <w:rsid w:val="0013359C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B3476"/>
    <w:rsid w:val="001D657B"/>
    <w:rsid w:val="001D7190"/>
    <w:rsid w:val="001D7B54"/>
    <w:rsid w:val="001D7F59"/>
    <w:rsid w:val="001E0209"/>
    <w:rsid w:val="001F2CA2"/>
    <w:rsid w:val="0020211B"/>
    <w:rsid w:val="002144C0"/>
    <w:rsid w:val="0022477D"/>
    <w:rsid w:val="002278A9"/>
    <w:rsid w:val="002336F9"/>
    <w:rsid w:val="00235B52"/>
    <w:rsid w:val="0024028F"/>
    <w:rsid w:val="00244ABC"/>
    <w:rsid w:val="00247B98"/>
    <w:rsid w:val="00275C2A"/>
    <w:rsid w:val="0027684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153"/>
    <w:rsid w:val="002C1F06"/>
    <w:rsid w:val="002D3375"/>
    <w:rsid w:val="002D4C46"/>
    <w:rsid w:val="002D73D4"/>
    <w:rsid w:val="002E673C"/>
    <w:rsid w:val="002F02A3"/>
    <w:rsid w:val="002F4ABE"/>
    <w:rsid w:val="003018BA"/>
    <w:rsid w:val="0030395F"/>
    <w:rsid w:val="00305C92"/>
    <w:rsid w:val="003072BC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3F7690"/>
    <w:rsid w:val="00414E3C"/>
    <w:rsid w:val="0042244A"/>
    <w:rsid w:val="0042745A"/>
    <w:rsid w:val="00431D5C"/>
    <w:rsid w:val="004362C6"/>
    <w:rsid w:val="00437FA2"/>
    <w:rsid w:val="00445970"/>
    <w:rsid w:val="00453F5F"/>
    <w:rsid w:val="00461EFC"/>
    <w:rsid w:val="004652C2"/>
    <w:rsid w:val="004706D1"/>
    <w:rsid w:val="00471326"/>
    <w:rsid w:val="0047598D"/>
    <w:rsid w:val="004834FB"/>
    <w:rsid w:val="004840FD"/>
    <w:rsid w:val="00490F7D"/>
    <w:rsid w:val="00491678"/>
    <w:rsid w:val="004968E2"/>
    <w:rsid w:val="004A3EEA"/>
    <w:rsid w:val="004A4D1F"/>
    <w:rsid w:val="004B58B1"/>
    <w:rsid w:val="004B5FCD"/>
    <w:rsid w:val="004D5282"/>
    <w:rsid w:val="004F1551"/>
    <w:rsid w:val="004F2BD5"/>
    <w:rsid w:val="004F55A3"/>
    <w:rsid w:val="0050496F"/>
    <w:rsid w:val="00513B6F"/>
    <w:rsid w:val="00517C63"/>
    <w:rsid w:val="005363C4"/>
    <w:rsid w:val="00536BDE"/>
    <w:rsid w:val="00543ACC"/>
    <w:rsid w:val="0056696D"/>
    <w:rsid w:val="00586330"/>
    <w:rsid w:val="0059484D"/>
    <w:rsid w:val="005A0855"/>
    <w:rsid w:val="005A3196"/>
    <w:rsid w:val="005C080F"/>
    <w:rsid w:val="005C55E5"/>
    <w:rsid w:val="005C696A"/>
    <w:rsid w:val="005E6E85"/>
    <w:rsid w:val="005F31D2"/>
    <w:rsid w:val="005F44D9"/>
    <w:rsid w:val="0061029B"/>
    <w:rsid w:val="00617230"/>
    <w:rsid w:val="00621CE1"/>
    <w:rsid w:val="00627FC9"/>
    <w:rsid w:val="00636134"/>
    <w:rsid w:val="00647FA8"/>
    <w:rsid w:val="00650C5F"/>
    <w:rsid w:val="00654934"/>
    <w:rsid w:val="006620D9"/>
    <w:rsid w:val="00671958"/>
    <w:rsid w:val="00675843"/>
    <w:rsid w:val="00693740"/>
    <w:rsid w:val="00696477"/>
    <w:rsid w:val="006D050F"/>
    <w:rsid w:val="006D6139"/>
    <w:rsid w:val="006E4CC2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4DAB"/>
    <w:rsid w:val="00766FD4"/>
    <w:rsid w:val="0078168C"/>
    <w:rsid w:val="00787C2A"/>
    <w:rsid w:val="00790E27"/>
    <w:rsid w:val="007A4022"/>
    <w:rsid w:val="007A6E6E"/>
    <w:rsid w:val="007B3FAF"/>
    <w:rsid w:val="007C05B4"/>
    <w:rsid w:val="007C3299"/>
    <w:rsid w:val="007C3BCC"/>
    <w:rsid w:val="007C4546"/>
    <w:rsid w:val="007D6E56"/>
    <w:rsid w:val="007D7761"/>
    <w:rsid w:val="007F13F1"/>
    <w:rsid w:val="007F31A4"/>
    <w:rsid w:val="007F4155"/>
    <w:rsid w:val="0081554D"/>
    <w:rsid w:val="0081707E"/>
    <w:rsid w:val="008355FA"/>
    <w:rsid w:val="008449B3"/>
    <w:rsid w:val="008539EE"/>
    <w:rsid w:val="0085747A"/>
    <w:rsid w:val="00880258"/>
    <w:rsid w:val="00884922"/>
    <w:rsid w:val="00885F64"/>
    <w:rsid w:val="008917F9"/>
    <w:rsid w:val="008960CF"/>
    <w:rsid w:val="00896343"/>
    <w:rsid w:val="00896F58"/>
    <w:rsid w:val="008A45F7"/>
    <w:rsid w:val="008C0CC0"/>
    <w:rsid w:val="008C19A9"/>
    <w:rsid w:val="008C379D"/>
    <w:rsid w:val="008C5147"/>
    <w:rsid w:val="008C5359"/>
    <w:rsid w:val="008C5363"/>
    <w:rsid w:val="008D3AC8"/>
    <w:rsid w:val="008D3DFB"/>
    <w:rsid w:val="008E64F4"/>
    <w:rsid w:val="008F12C9"/>
    <w:rsid w:val="008F19F8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E3B41"/>
    <w:rsid w:val="009E496A"/>
    <w:rsid w:val="009F3C5C"/>
    <w:rsid w:val="009F457E"/>
    <w:rsid w:val="009F4610"/>
    <w:rsid w:val="009F6E8F"/>
    <w:rsid w:val="00A00ECC"/>
    <w:rsid w:val="00A10AD5"/>
    <w:rsid w:val="00A155EE"/>
    <w:rsid w:val="00A16426"/>
    <w:rsid w:val="00A2245B"/>
    <w:rsid w:val="00A239D9"/>
    <w:rsid w:val="00A2542C"/>
    <w:rsid w:val="00A30110"/>
    <w:rsid w:val="00A32F0C"/>
    <w:rsid w:val="00A36899"/>
    <w:rsid w:val="00A371F6"/>
    <w:rsid w:val="00A37A8F"/>
    <w:rsid w:val="00A43BF6"/>
    <w:rsid w:val="00A53FA5"/>
    <w:rsid w:val="00A54817"/>
    <w:rsid w:val="00A601C8"/>
    <w:rsid w:val="00A60799"/>
    <w:rsid w:val="00A84C85"/>
    <w:rsid w:val="00A92E5A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2C37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BF649C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0568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5DDD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1049"/>
    <w:rsid w:val="00DE4A14"/>
    <w:rsid w:val="00DE72B9"/>
    <w:rsid w:val="00DF320D"/>
    <w:rsid w:val="00DF58E0"/>
    <w:rsid w:val="00DF71C8"/>
    <w:rsid w:val="00E077B1"/>
    <w:rsid w:val="00E129B8"/>
    <w:rsid w:val="00E21E7D"/>
    <w:rsid w:val="00E22FBC"/>
    <w:rsid w:val="00E24BF5"/>
    <w:rsid w:val="00E25338"/>
    <w:rsid w:val="00E44543"/>
    <w:rsid w:val="00E51E44"/>
    <w:rsid w:val="00E56AC0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737CD"/>
    <w:rsid w:val="00F83B28"/>
    <w:rsid w:val="00FA46E5"/>
    <w:rsid w:val="00FB7DBA"/>
    <w:rsid w:val="00FC1C25"/>
    <w:rsid w:val="00FC3F45"/>
    <w:rsid w:val="00FD503F"/>
    <w:rsid w:val="00FD7589"/>
    <w:rsid w:val="00FE0EF7"/>
    <w:rsid w:val="00FF016A"/>
    <w:rsid w:val="00FF1401"/>
    <w:rsid w:val="00FF5E7D"/>
    <w:rsid w:val="048D31C0"/>
    <w:rsid w:val="0BFF45FF"/>
    <w:rsid w:val="0C55D6A9"/>
    <w:rsid w:val="0F36E6C1"/>
    <w:rsid w:val="1B2D0C2C"/>
    <w:rsid w:val="23424447"/>
    <w:rsid w:val="2696E6A5"/>
    <w:rsid w:val="29CE8767"/>
    <w:rsid w:val="32746D2A"/>
    <w:rsid w:val="36962919"/>
    <w:rsid w:val="4AFABBDA"/>
    <w:rsid w:val="53B14795"/>
    <w:rsid w:val="53D9CD68"/>
    <w:rsid w:val="61DC8D60"/>
    <w:rsid w:val="6772433C"/>
    <w:rsid w:val="6C56C6D4"/>
    <w:rsid w:val="70F8080B"/>
    <w:rsid w:val="77F143E7"/>
    <w:rsid w:val="7BD18800"/>
    <w:rsid w:val="7E2F7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E2CC7"/>
  <w15:docId w15:val="{C9EAD0FD-E31A-4024-B9FE-B81DE2B7FA8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55A63-3469-44E3-A9AC-5D4568906B88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12</revision>
  <lastPrinted>2019-02-06T12:12:00.0000000Z</lastPrinted>
  <dcterms:created xsi:type="dcterms:W3CDTF">2023-09-07T08:32:00.0000000Z</dcterms:created>
  <dcterms:modified xsi:type="dcterms:W3CDTF">2023-09-27T07:56:34.5828329Z</dcterms:modified>
</coreProperties>
</file>